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DB4" w:rsidRPr="00330DD3" w:rsidRDefault="00055DB4" w:rsidP="00330DD3">
      <w:pPr>
        <w:spacing w:after="0" w:line="240" w:lineRule="auto"/>
        <w:ind w:left="990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11</w:t>
      </w:r>
    </w:p>
    <w:p w:rsidR="00055DB4" w:rsidRPr="00330DD3" w:rsidRDefault="00055DB4" w:rsidP="00330DD3">
      <w:pPr>
        <w:spacing w:after="0" w:line="240" w:lineRule="auto"/>
        <w:ind w:left="9900"/>
        <w:rPr>
          <w:rFonts w:ascii="Times New Roman" w:hAnsi="Times New Roman"/>
          <w:sz w:val="28"/>
          <w:szCs w:val="28"/>
        </w:rPr>
      </w:pPr>
      <w:r w:rsidRPr="00330DD3">
        <w:rPr>
          <w:rFonts w:ascii="Times New Roman" w:hAnsi="Times New Roman"/>
          <w:sz w:val="28"/>
          <w:szCs w:val="28"/>
        </w:rPr>
        <w:t xml:space="preserve">к  решению </w:t>
      </w:r>
      <w:r w:rsidRPr="00330DD3">
        <w:rPr>
          <w:rFonts w:ascii="Times New Roman" w:hAnsi="Times New Roman"/>
          <w:sz w:val="28"/>
          <w:szCs w:val="28"/>
          <w:lang w:val="en-US"/>
        </w:rPr>
        <w:t>XXII</w:t>
      </w:r>
      <w:r w:rsidRPr="00330DD3">
        <w:rPr>
          <w:rFonts w:ascii="Times New Roman" w:hAnsi="Times New Roman"/>
          <w:sz w:val="28"/>
          <w:szCs w:val="28"/>
        </w:rPr>
        <w:t xml:space="preserve"> сессии </w:t>
      </w:r>
      <w:r w:rsidRPr="00330DD3">
        <w:rPr>
          <w:rFonts w:ascii="Times New Roman" w:hAnsi="Times New Roman"/>
          <w:sz w:val="28"/>
          <w:szCs w:val="28"/>
          <w:lang w:val="en-US"/>
        </w:rPr>
        <w:t>III</w:t>
      </w:r>
      <w:r w:rsidRPr="00330DD3">
        <w:rPr>
          <w:rFonts w:ascii="Times New Roman" w:hAnsi="Times New Roman"/>
          <w:sz w:val="28"/>
          <w:szCs w:val="28"/>
        </w:rPr>
        <w:t>созыва</w:t>
      </w:r>
    </w:p>
    <w:p w:rsidR="00055DB4" w:rsidRPr="00330DD3" w:rsidRDefault="00055DB4" w:rsidP="00330DD3">
      <w:pPr>
        <w:spacing w:after="0" w:line="240" w:lineRule="auto"/>
        <w:ind w:left="9900"/>
        <w:rPr>
          <w:rFonts w:ascii="Times New Roman" w:hAnsi="Times New Roman"/>
          <w:sz w:val="28"/>
          <w:szCs w:val="28"/>
        </w:rPr>
      </w:pPr>
      <w:r w:rsidRPr="00330DD3">
        <w:rPr>
          <w:rFonts w:ascii="Times New Roman" w:hAnsi="Times New Roman"/>
          <w:sz w:val="28"/>
          <w:szCs w:val="28"/>
        </w:rPr>
        <w:t>Совета муниципального образования</w:t>
      </w:r>
    </w:p>
    <w:p w:rsidR="00055DB4" w:rsidRPr="00330DD3" w:rsidRDefault="00055DB4" w:rsidP="00330DD3">
      <w:pPr>
        <w:spacing w:after="0" w:line="240" w:lineRule="auto"/>
        <w:ind w:left="9900"/>
        <w:rPr>
          <w:rFonts w:ascii="Times New Roman" w:hAnsi="Times New Roman"/>
          <w:sz w:val="28"/>
          <w:szCs w:val="28"/>
        </w:rPr>
      </w:pPr>
      <w:r w:rsidRPr="00330DD3">
        <w:rPr>
          <w:rFonts w:ascii="Times New Roman" w:hAnsi="Times New Roman"/>
          <w:sz w:val="28"/>
          <w:szCs w:val="28"/>
        </w:rPr>
        <w:t>Выселковский район</w:t>
      </w:r>
    </w:p>
    <w:p w:rsidR="00055DB4" w:rsidRPr="00330DD3" w:rsidRDefault="00055DB4" w:rsidP="00330DD3">
      <w:pPr>
        <w:spacing w:after="0" w:line="240" w:lineRule="auto"/>
        <w:ind w:left="9900"/>
        <w:rPr>
          <w:rFonts w:ascii="Times New Roman" w:hAnsi="Times New Roman"/>
          <w:sz w:val="28"/>
          <w:szCs w:val="28"/>
        </w:rPr>
      </w:pPr>
      <w:r w:rsidRPr="00330DD3">
        <w:rPr>
          <w:rFonts w:ascii="Times New Roman" w:hAnsi="Times New Roman"/>
          <w:sz w:val="28"/>
          <w:szCs w:val="28"/>
        </w:rPr>
        <w:t>от 12 декабря 2017 года №1-193</w:t>
      </w:r>
    </w:p>
    <w:p w:rsidR="00055DB4" w:rsidRDefault="00055DB4"/>
    <w:p w:rsidR="00055DB4" w:rsidRDefault="00055DB4"/>
    <w:tbl>
      <w:tblPr>
        <w:tblW w:w="14526" w:type="dxa"/>
        <w:tblInd w:w="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5"/>
        <w:gridCol w:w="6066"/>
        <w:gridCol w:w="1797"/>
        <w:gridCol w:w="1800"/>
        <w:gridCol w:w="2340"/>
        <w:gridCol w:w="1978"/>
      </w:tblGrid>
      <w:tr w:rsidR="00055DB4" w:rsidRPr="0044423F" w:rsidTr="00341855">
        <w:trPr>
          <w:trHeight w:val="123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8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9E62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Распределение бюджетных ассигнований по целевым статьям (муниципальным программам муниципального образования Выселковский район и непрограммным направлениям деятельности), группам видов расходов классификации расходов бюджетов на 2019 и 2020  годы</w:t>
            </w:r>
          </w:p>
        </w:tc>
      </w:tr>
      <w:tr w:rsidR="00055DB4" w:rsidRPr="0044423F" w:rsidTr="00341855">
        <w:trPr>
          <w:trHeight w:val="315"/>
        </w:trPr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(тыс.рублей)</w:t>
            </w:r>
          </w:p>
        </w:tc>
      </w:tr>
      <w:tr w:rsidR="00055DB4" w:rsidRPr="0044423F" w:rsidTr="00341855">
        <w:trPr>
          <w:trHeight w:val="375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5DB4" w:rsidRPr="009E62C3" w:rsidRDefault="00055DB4" w:rsidP="003418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5DB4" w:rsidRPr="009E62C3" w:rsidRDefault="00055DB4" w:rsidP="003418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ЦСР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5DB4" w:rsidRPr="009E62C3" w:rsidRDefault="00055DB4" w:rsidP="003418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ВР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5DB4" w:rsidRPr="009E62C3" w:rsidRDefault="00055DB4" w:rsidP="003418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5DB4" w:rsidRPr="009E62C3" w:rsidRDefault="00055DB4" w:rsidP="003418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</w:tr>
      <w:tr w:rsidR="00055DB4" w:rsidRPr="0044423F" w:rsidTr="00341855">
        <w:trPr>
          <w:trHeight w:val="276"/>
        </w:trPr>
        <w:tc>
          <w:tcPr>
            <w:tcW w:w="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5DB4" w:rsidRPr="0044423F" w:rsidTr="00341855">
        <w:trPr>
          <w:trHeight w:val="16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5DB4" w:rsidRPr="009E62C3" w:rsidRDefault="00055DB4" w:rsidP="009E6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5DB4" w:rsidRPr="009E62C3" w:rsidRDefault="00055DB4" w:rsidP="009E6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5DB4" w:rsidRPr="009E62C3" w:rsidRDefault="00055DB4" w:rsidP="009E6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5DB4" w:rsidRPr="009E62C3" w:rsidRDefault="00055DB4" w:rsidP="009E6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5DB4" w:rsidRPr="009E62C3" w:rsidRDefault="00055DB4" w:rsidP="009E6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5DB4" w:rsidRPr="009E62C3" w:rsidRDefault="00055DB4" w:rsidP="009E6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55DB4" w:rsidRPr="0044423F" w:rsidTr="00341855">
        <w:trPr>
          <w:trHeight w:val="223"/>
        </w:trPr>
        <w:tc>
          <w:tcPr>
            <w:tcW w:w="54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1128073,6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1120763,2</w:t>
            </w:r>
          </w:p>
        </w:tc>
      </w:tr>
      <w:tr w:rsidR="00055DB4" w:rsidRPr="0044423F" w:rsidTr="00341855">
        <w:trPr>
          <w:trHeight w:val="167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 xml:space="preserve">   в том числе: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5DB4" w:rsidRPr="0044423F" w:rsidTr="00341855">
        <w:trPr>
          <w:trHeight w:val="726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01 0 00 00000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812849,1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799320,6</w:t>
            </w:r>
          </w:p>
        </w:tc>
      </w:tr>
      <w:tr w:rsidR="00055DB4" w:rsidRPr="0044423F" w:rsidTr="00341855">
        <w:trPr>
          <w:trHeight w:val="48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769670,2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756314,4</w:t>
            </w:r>
          </w:p>
        </w:tc>
      </w:tr>
      <w:tr w:rsidR="00055DB4" w:rsidRPr="0044423F" w:rsidTr="00341855">
        <w:trPr>
          <w:trHeight w:val="37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Развитие  дошкольного образования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01 1 01 00000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279399,0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275799,0</w:t>
            </w:r>
          </w:p>
        </w:tc>
      </w:tr>
      <w:tr w:rsidR="00055DB4" w:rsidRPr="0044423F" w:rsidTr="00341855">
        <w:trPr>
          <w:trHeight w:val="59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01 1 01 00590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79300,0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75700,0</w:t>
            </w:r>
          </w:p>
        </w:tc>
      </w:tr>
      <w:tr w:rsidR="00055DB4" w:rsidRPr="0044423F" w:rsidTr="00341855">
        <w:trPr>
          <w:trHeight w:val="533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01 1 01 00590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79300,0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75700,0</w:t>
            </w:r>
          </w:p>
        </w:tc>
      </w:tr>
      <w:tr w:rsidR="00055DB4" w:rsidRPr="0044423F" w:rsidTr="00341855">
        <w:trPr>
          <w:trHeight w:val="354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01 1 01 10210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148,2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148,2</w:t>
            </w:r>
          </w:p>
        </w:tc>
      </w:tr>
      <w:tr w:rsidR="00055DB4" w:rsidRPr="0044423F" w:rsidTr="00341855">
        <w:trPr>
          <w:trHeight w:val="534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01 1 01 10210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48,2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48,2</w:t>
            </w:r>
          </w:p>
        </w:tc>
      </w:tr>
      <w:tr w:rsidR="00055DB4" w:rsidRPr="0044423F" w:rsidTr="00341855">
        <w:trPr>
          <w:trHeight w:val="534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01 1 01 10210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055DB4" w:rsidRPr="0044423F" w:rsidTr="00341855">
        <w:trPr>
          <w:trHeight w:val="1412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организации,реализующие  общеобразовательную программу дошкольного образования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01 1 01 60710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8245,2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8245,2</w:t>
            </w:r>
          </w:p>
        </w:tc>
      </w:tr>
      <w:tr w:rsidR="00055DB4" w:rsidRPr="0044423F" w:rsidTr="00341855">
        <w:trPr>
          <w:trHeight w:val="52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01 1 01 60710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103,0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103,0</w:t>
            </w:r>
          </w:p>
        </w:tc>
      </w:tr>
      <w:tr w:rsidR="00055DB4" w:rsidRPr="0044423F" w:rsidTr="00341855">
        <w:trPr>
          <w:trHeight w:val="32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01 1 01 60710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8142,2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8142,2</w:t>
            </w:r>
          </w:p>
        </w:tc>
      </w:tr>
      <w:tr w:rsidR="00055DB4" w:rsidRPr="0044423F" w:rsidTr="00341855">
        <w:trPr>
          <w:trHeight w:val="87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01 1 01 60860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191705,6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191705,6</w:t>
            </w:r>
          </w:p>
        </w:tc>
      </w:tr>
      <w:tr w:rsidR="00055DB4" w:rsidRPr="0044423F" w:rsidTr="00341855">
        <w:trPr>
          <w:trHeight w:val="727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01 1 01 60860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191705,6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191705,6</w:t>
            </w:r>
          </w:p>
        </w:tc>
      </w:tr>
      <w:tr w:rsidR="00055DB4" w:rsidRPr="0044423F" w:rsidTr="00341855">
        <w:trPr>
          <w:trHeight w:val="54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Развитие общеобразовательных учреждений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01 1 02 00000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366851,3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361987,5</w:t>
            </w:r>
          </w:p>
        </w:tc>
      </w:tr>
      <w:tr w:rsidR="00055DB4" w:rsidRPr="0044423F" w:rsidTr="00341855">
        <w:trPr>
          <w:trHeight w:val="698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01 1 02 00590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79613,4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75313,4</w:t>
            </w:r>
          </w:p>
        </w:tc>
      </w:tr>
      <w:tr w:rsidR="00055DB4" w:rsidRPr="0044423F" w:rsidTr="00341855">
        <w:trPr>
          <w:trHeight w:val="52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01 1 02 00590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</w:tr>
      <w:tr w:rsidR="00055DB4" w:rsidRPr="0044423F" w:rsidTr="00341855">
        <w:trPr>
          <w:trHeight w:val="68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01 1 02 00590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79600,0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75300,0</w:t>
            </w:r>
          </w:p>
        </w:tc>
      </w:tr>
      <w:tr w:rsidR="00055DB4" w:rsidRPr="0044423F" w:rsidTr="00341855">
        <w:trPr>
          <w:trHeight w:val="871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01 1 02 10210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11261,9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10661,9</w:t>
            </w:r>
          </w:p>
        </w:tc>
      </w:tr>
      <w:tr w:rsidR="00055DB4" w:rsidRPr="0044423F" w:rsidTr="00341855">
        <w:trPr>
          <w:trHeight w:val="543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01 1 02 10210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055DB4" w:rsidRPr="0044423F" w:rsidTr="00341855">
        <w:trPr>
          <w:trHeight w:val="533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01 1 02 10210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11211,9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10611,9</w:t>
            </w:r>
          </w:p>
        </w:tc>
      </w:tr>
      <w:tr w:rsidR="00055DB4" w:rsidRPr="0044423F" w:rsidTr="00341855">
        <w:trPr>
          <w:trHeight w:val="81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01 1 02 60860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273276,4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273276,4</w:t>
            </w:r>
          </w:p>
        </w:tc>
      </w:tr>
      <w:tr w:rsidR="00055DB4" w:rsidRPr="0044423F" w:rsidTr="00341855">
        <w:trPr>
          <w:trHeight w:val="1313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01 1 02 60860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4256,4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4256,4</w:t>
            </w:r>
          </w:p>
        </w:tc>
      </w:tr>
      <w:tr w:rsidR="00055DB4" w:rsidRPr="0044423F" w:rsidTr="00341855">
        <w:trPr>
          <w:trHeight w:val="646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01 1 02 60860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055DB4" w:rsidRPr="0044423F" w:rsidTr="00341855">
        <w:trPr>
          <w:trHeight w:val="709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01 1 02 60860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268870,0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268870,0</w:t>
            </w:r>
          </w:p>
        </w:tc>
      </w:tr>
      <w:tr w:rsidR="00055DB4" w:rsidRPr="0044423F" w:rsidTr="00341855">
        <w:trPr>
          <w:trHeight w:val="881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 xml:space="preserve">Обеспечение льготным питанием учащихся из многодетных семей в муниципальных общеобразовательных организациях 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01 1 02 62370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1764,3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1800,5</w:t>
            </w:r>
          </w:p>
        </w:tc>
      </w:tr>
      <w:tr w:rsidR="00055DB4" w:rsidRPr="0044423F" w:rsidTr="00341855">
        <w:trPr>
          <w:trHeight w:val="52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01 1 02 62370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1764,3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1800,5</w:t>
            </w:r>
          </w:p>
        </w:tc>
      </w:tr>
      <w:tr w:rsidR="00055DB4" w:rsidRPr="0044423F" w:rsidTr="00341855">
        <w:trPr>
          <w:trHeight w:val="1403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01 1 02 62500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935,3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935,3</w:t>
            </w:r>
          </w:p>
        </w:tc>
      </w:tr>
      <w:tr w:rsidR="00055DB4" w:rsidRPr="0044423F" w:rsidTr="00341855">
        <w:trPr>
          <w:trHeight w:val="54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01 1 02 62500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935,3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935,3</w:t>
            </w:r>
          </w:p>
        </w:tc>
      </w:tr>
      <w:tr w:rsidR="00055DB4" w:rsidRPr="0044423F" w:rsidTr="00341855">
        <w:trPr>
          <w:trHeight w:val="317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Развитие учреждений дополнительного образования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01 1 03 00000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14200,0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14000,0</w:t>
            </w:r>
          </w:p>
        </w:tc>
      </w:tr>
      <w:tr w:rsidR="00055DB4" w:rsidRPr="0044423F" w:rsidTr="00341855">
        <w:trPr>
          <w:trHeight w:val="534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01 1 03 00590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14200,0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14000,0</w:t>
            </w:r>
          </w:p>
        </w:tc>
      </w:tr>
      <w:tr w:rsidR="00055DB4" w:rsidRPr="0044423F" w:rsidTr="00341855">
        <w:trPr>
          <w:trHeight w:val="514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01 1 03 00590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14200,0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14000,0</w:t>
            </w:r>
          </w:p>
        </w:tc>
      </w:tr>
      <w:tr w:rsidR="00055DB4" w:rsidRPr="0044423F" w:rsidTr="00341855">
        <w:trPr>
          <w:trHeight w:val="713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01 1 04 00000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7819,9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8127,9</w:t>
            </w:r>
          </w:p>
        </w:tc>
      </w:tr>
      <w:tr w:rsidR="00055DB4" w:rsidRPr="0044423F" w:rsidTr="00341855">
        <w:trPr>
          <w:trHeight w:val="280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местности,рабочих поселках(поселках городского типа) Краснодарского края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01 1 04 60820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7819,9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8127,9</w:t>
            </w:r>
          </w:p>
        </w:tc>
      </w:tr>
      <w:tr w:rsidR="00055DB4" w:rsidRPr="0044423F" w:rsidTr="00341855">
        <w:trPr>
          <w:trHeight w:val="1303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01 1 04 60820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69,0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055DB4" w:rsidRPr="0044423F" w:rsidTr="00341855">
        <w:trPr>
          <w:trHeight w:val="704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01 1 04 60820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7750,9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8057,9</w:t>
            </w:r>
          </w:p>
        </w:tc>
      </w:tr>
      <w:tr w:rsidR="00055DB4" w:rsidRPr="0044423F" w:rsidTr="00341855">
        <w:trPr>
          <w:trHeight w:val="64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 xml:space="preserve">Развитие физической культуры и спорта в образовательных организациях 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01 1 05 00000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101400,0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96400,0</w:t>
            </w:r>
          </w:p>
        </w:tc>
      </w:tr>
      <w:tr w:rsidR="00055DB4" w:rsidRPr="0044423F" w:rsidTr="00341855">
        <w:trPr>
          <w:trHeight w:val="707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01 1 05 00590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101300,0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96300,0</w:t>
            </w:r>
          </w:p>
        </w:tc>
      </w:tr>
      <w:tr w:rsidR="00055DB4" w:rsidRPr="0044423F" w:rsidTr="00341855">
        <w:trPr>
          <w:trHeight w:val="699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01 1 05 00590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101300,0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96300,0</w:t>
            </w:r>
          </w:p>
        </w:tc>
      </w:tr>
      <w:tr w:rsidR="00055DB4" w:rsidRPr="0044423F" w:rsidTr="00341855">
        <w:trPr>
          <w:trHeight w:val="88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01 1 05 10210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055DB4" w:rsidRPr="0044423F" w:rsidTr="00341855">
        <w:trPr>
          <w:trHeight w:val="543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01 1 05 10210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055DB4" w:rsidRPr="0044423F" w:rsidTr="00341855">
        <w:trPr>
          <w:trHeight w:val="688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43178,9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43006,2</w:t>
            </w:r>
          </w:p>
        </w:tc>
      </w:tr>
      <w:tr w:rsidR="00055DB4" w:rsidRPr="0044423F" w:rsidTr="00341855">
        <w:trPr>
          <w:trHeight w:val="713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Совершенствование деятельности учреждений образования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01 2 01 00000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38979,9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38807,2</w:t>
            </w:r>
          </w:p>
        </w:tc>
      </w:tr>
      <w:tr w:rsidR="00055DB4" w:rsidRPr="0044423F" w:rsidTr="00341855">
        <w:trPr>
          <w:trHeight w:val="526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01 2 01 00590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34818,3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34645,6</w:t>
            </w:r>
          </w:p>
        </w:tc>
      </w:tr>
      <w:tr w:rsidR="00055DB4" w:rsidRPr="0044423F" w:rsidTr="00341855">
        <w:trPr>
          <w:trHeight w:val="140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 xml:space="preserve">01 2 01 00590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32610,5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32610,5</w:t>
            </w:r>
          </w:p>
        </w:tc>
      </w:tr>
      <w:tr w:rsidR="00055DB4" w:rsidRPr="0044423F" w:rsidTr="00341855">
        <w:trPr>
          <w:trHeight w:val="531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01 2 01 00590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2150,0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1977,3</w:t>
            </w:r>
          </w:p>
        </w:tc>
      </w:tr>
      <w:tr w:rsidR="00055DB4" w:rsidRPr="0044423F" w:rsidTr="00341855">
        <w:trPr>
          <w:trHeight w:val="344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01 2 01 00590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57,8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57,8</w:t>
            </w:r>
          </w:p>
        </w:tc>
      </w:tr>
      <w:tr w:rsidR="00055DB4" w:rsidRPr="0044423F" w:rsidTr="00341855">
        <w:trPr>
          <w:trHeight w:val="687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01 2 01 60860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4161,6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4161,6</w:t>
            </w:r>
          </w:p>
        </w:tc>
      </w:tr>
      <w:tr w:rsidR="00055DB4" w:rsidRPr="0044423F" w:rsidTr="00341855">
        <w:trPr>
          <w:trHeight w:val="128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01 2 01 60860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3961,6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3961,6</w:t>
            </w:r>
          </w:p>
        </w:tc>
      </w:tr>
      <w:tr w:rsidR="00055DB4" w:rsidRPr="0044423F" w:rsidTr="00341855">
        <w:trPr>
          <w:trHeight w:val="441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01 2 01 60860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055DB4" w:rsidRPr="0044423F" w:rsidTr="00341855">
        <w:trPr>
          <w:trHeight w:val="601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 xml:space="preserve">Содействие развитию физической культуры и массового спорта 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01 2 02 00000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125,0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125,0</w:t>
            </w:r>
          </w:p>
        </w:tc>
      </w:tr>
      <w:tr w:rsidR="00055DB4" w:rsidRPr="0044423F" w:rsidTr="00341855">
        <w:trPr>
          <w:trHeight w:val="2308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01 2 02 60740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125,0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125,0</w:t>
            </w:r>
          </w:p>
        </w:tc>
      </w:tr>
      <w:tr w:rsidR="00055DB4" w:rsidRPr="0044423F" w:rsidTr="00341855">
        <w:trPr>
          <w:trHeight w:val="533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01 2 02 60740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125,0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125,0</w:t>
            </w:r>
          </w:p>
        </w:tc>
      </w:tr>
      <w:tr w:rsidR="00055DB4" w:rsidRPr="0044423F" w:rsidTr="00341855">
        <w:trPr>
          <w:trHeight w:val="66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01 2 03 00000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4074,0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4074,0</w:t>
            </w:r>
          </w:p>
        </w:tc>
      </w:tr>
      <w:tr w:rsidR="00055DB4" w:rsidRPr="0044423F" w:rsidTr="00341855">
        <w:trPr>
          <w:trHeight w:val="63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01 2 03 00190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4074,0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4074,0</w:t>
            </w:r>
          </w:p>
        </w:tc>
      </w:tr>
      <w:tr w:rsidR="00055DB4" w:rsidRPr="0044423F" w:rsidTr="00341855">
        <w:trPr>
          <w:trHeight w:val="1342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01 2 03 00190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3968,4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3968,4</w:t>
            </w:r>
          </w:p>
        </w:tc>
      </w:tr>
      <w:tr w:rsidR="00055DB4" w:rsidRPr="0044423F" w:rsidTr="00341855">
        <w:trPr>
          <w:trHeight w:val="691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01 2 03 00190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104,7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104,7</w:t>
            </w:r>
          </w:p>
        </w:tc>
      </w:tr>
      <w:tr w:rsidR="00055DB4" w:rsidRPr="0044423F" w:rsidTr="00341855">
        <w:trPr>
          <w:trHeight w:val="337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01 2 03 00190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  <w:tr w:rsidR="00055DB4" w:rsidRPr="0044423F" w:rsidTr="00341855">
        <w:trPr>
          <w:trHeight w:val="1238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"Создание условий для оказания медицинской помощи населению и развитие здравоохранения"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02 0 00 00000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89622,6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80122,6</w:t>
            </w:r>
          </w:p>
        </w:tc>
      </w:tr>
      <w:tr w:rsidR="00055DB4" w:rsidRPr="0044423F" w:rsidTr="00341855">
        <w:trPr>
          <w:trHeight w:val="361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89622,6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80122,6</w:t>
            </w:r>
          </w:p>
        </w:tc>
      </w:tr>
      <w:tr w:rsidR="00055DB4" w:rsidRPr="0044423F" w:rsidTr="00341855">
        <w:trPr>
          <w:trHeight w:val="897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Профила</w:t>
            </w:r>
            <w:r w:rsidRPr="009E62C3">
              <w:rPr>
                <w:rFonts w:ascii="Times New Roman" w:hAnsi="Times New Roman"/>
                <w:sz w:val="24"/>
                <w:szCs w:val="24"/>
              </w:rPr>
              <w:t>ктика заболеваний и формирование здорового образа жизни. Развитие первичной медико-санитарной помощи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02 1 01 00000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53959,9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53959,9</w:t>
            </w:r>
          </w:p>
        </w:tc>
      </w:tr>
      <w:tr w:rsidR="00055DB4" w:rsidRPr="0044423F" w:rsidTr="00341855">
        <w:trPr>
          <w:trHeight w:val="1412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 в Краснодарском крае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02 1 01 60850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53959,9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53959,9</w:t>
            </w:r>
          </w:p>
        </w:tc>
      </w:tr>
      <w:tr w:rsidR="00055DB4" w:rsidRPr="0044423F" w:rsidTr="00341855">
        <w:trPr>
          <w:trHeight w:val="539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02 1 01 60850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53959,9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53959,9</w:t>
            </w:r>
          </w:p>
        </w:tc>
      </w:tr>
      <w:tr w:rsidR="00055DB4" w:rsidRPr="0044423F" w:rsidTr="00341855">
        <w:trPr>
          <w:trHeight w:val="701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Совершенствование системы оказания специализированной  медицинской помощи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02 1 02 00000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2118,1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2118,1</w:t>
            </w:r>
          </w:p>
        </w:tc>
      </w:tr>
      <w:tr w:rsidR="00055DB4" w:rsidRPr="0044423F" w:rsidTr="00341855">
        <w:trPr>
          <w:trHeight w:val="251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и технологических случаях зубопротезирования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02 1 02 60810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2118,1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2118,1</w:t>
            </w:r>
          </w:p>
        </w:tc>
      </w:tr>
      <w:tr w:rsidR="00055DB4" w:rsidRPr="0044423F" w:rsidTr="00341855">
        <w:trPr>
          <w:trHeight w:val="519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02 1 02 60810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2118,1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2118,1</w:t>
            </w:r>
          </w:p>
        </w:tc>
      </w:tr>
      <w:tr w:rsidR="00055DB4" w:rsidRPr="0044423F" w:rsidTr="00341855">
        <w:trPr>
          <w:trHeight w:val="859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 xml:space="preserve">Улучшение обеспечения льготной категории граждан лекарственными препаратами и медицинскими изделиями в амбулаторных условиях 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02 1 03 00000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22949,6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22949,6</w:t>
            </w:r>
          </w:p>
        </w:tc>
      </w:tr>
      <w:tr w:rsidR="00055DB4" w:rsidRPr="0044423F" w:rsidTr="00341855">
        <w:trPr>
          <w:trHeight w:val="251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препаратами и  медицинскими изделиями, кроме групп населения, получающих инсулины, таблетированные сахароснижающие препараты, средства самоконтроля и диагностические средства либо перенесших пересадки органов и тканей, получающих иммунодепрессанты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02 1 03 61080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22949,6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22949,6</w:t>
            </w:r>
          </w:p>
        </w:tc>
      </w:tr>
      <w:tr w:rsidR="00055DB4" w:rsidRPr="0044423F" w:rsidTr="00341855">
        <w:trPr>
          <w:trHeight w:val="699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02 1 03 61080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22949,6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22949,6</w:t>
            </w:r>
          </w:p>
        </w:tc>
      </w:tr>
      <w:tr w:rsidR="00055DB4" w:rsidRPr="0044423F" w:rsidTr="00341855">
        <w:trPr>
          <w:trHeight w:val="70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Повышение уровня профессиональных знаний работников медицинских организаций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02 1 04 00000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</w:tr>
      <w:tr w:rsidR="00055DB4" w:rsidRPr="0044423F" w:rsidTr="00341855">
        <w:trPr>
          <w:trHeight w:val="49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 xml:space="preserve">Повышение квалификации медицинских работников 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02 1 04 16300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</w:tr>
      <w:tr w:rsidR="00055DB4" w:rsidRPr="0044423F" w:rsidTr="00341855">
        <w:trPr>
          <w:trHeight w:val="567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02 1 04 16300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</w:tr>
      <w:tr w:rsidR="00055DB4" w:rsidRPr="0044423F" w:rsidTr="00341855">
        <w:trPr>
          <w:trHeight w:val="1072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Устойчивое развитие сельских территорий, развитие социальной и инженерной инфраструктуры в сельской местности, строительство здания амбулатории (офиса) врача общей практики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02 1 06 00000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9500,0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5DB4" w:rsidRPr="0044423F" w:rsidTr="00341855">
        <w:trPr>
          <w:trHeight w:val="68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9E62C3">
              <w:rPr>
                <w:rFonts w:ascii="Times New Roman" w:hAnsi="Times New Roman"/>
                <w:sz w:val="24"/>
                <w:szCs w:val="24"/>
              </w:rPr>
              <w:t>ых полномочий по строительству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02 1 06 60960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9500,0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5DB4" w:rsidRPr="0044423F" w:rsidTr="00341855">
        <w:trPr>
          <w:trHeight w:val="716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02 1 06 60960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9500,0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5DB4" w:rsidRPr="0044423F" w:rsidTr="00341855">
        <w:trPr>
          <w:trHeight w:val="333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Меры социальной поддержки медицинским работникам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02 1 07 00000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055DB4" w:rsidRPr="0044423F" w:rsidTr="00341855">
        <w:trPr>
          <w:trHeight w:val="103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Меры социальной поддержки предоставляемые отдельным категориям граждан в виде компенсационных выплат на возмещение расходов по оплате отопления и освещения, работающим и проживающим в сельских населенных пунктах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02 1 07 10470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055DB4" w:rsidRPr="0044423F" w:rsidTr="00341855">
        <w:trPr>
          <w:trHeight w:val="713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02 1 07 10470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055DB4" w:rsidRPr="0044423F" w:rsidTr="00341855">
        <w:trPr>
          <w:trHeight w:val="70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29714,0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29522,0</w:t>
            </w:r>
          </w:p>
        </w:tc>
      </w:tr>
      <w:tr w:rsidR="00055DB4" w:rsidRPr="0044423F" w:rsidTr="00341855">
        <w:trPr>
          <w:trHeight w:val="532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03 1 00 00000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29714,0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29522,0</w:t>
            </w:r>
          </w:p>
        </w:tc>
      </w:tr>
      <w:tr w:rsidR="00055DB4" w:rsidRPr="0044423F" w:rsidTr="00341855">
        <w:trPr>
          <w:trHeight w:val="884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03 1 01 00000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28600,0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28400,0</w:t>
            </w:r>
          </w:p>
        </w:tc>
      </w:tr>
      <w:tr w:rsidR="00055DB4" w:rsidRPr="0044423F" w:rsidTr="00341855">
        <w:trPr>
          <w:trHeight w:val="529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28020,1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28020,1</w:t>
            </w:r>
          </w:p>
        </w:tc>
      </w:tr>
      <w:tr w:rsidR="00055DB4" w:rsidRPr="0044423F" w:rsidTr="00341855">
        <w:trPr>
          <w:trHeight w:val="1408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2163,6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2163,6</w:t>
            </w:r>
          </w:p>
        </w:tc>
      </w:tr>
      <w:tr w:rsidR="00055DB4" w:rsidRPr="0044423F" w:rsidTr="00341855">
        <w:trPr>
          <w:trHeight w:val="701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352,9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352,9</w:t>
            </w:r>
          </w:p>
        </w:tc>
      </w:tr>
      <w:tr w:rsidR="00055DB4" w:rsidRPr="0044423F" w:rsidTr="00341855">
        <w:trPr>
          <w:trHeight w:val="721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25483,7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25483,7</w:t>
            </w:r>
          </w:p>
        </w:tc>
      </w:tr>
      <w:tr w:rsidR="00055DB4" w:rsidRPr="0044423F" w:rsidTr="00341855">
        <w:trPr>
          <w:trHeight w:val="4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19,9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19,9</w:t>
            </w:r>
          </w:p>
        </w:tc>
      </w:tr>
      <w:tr w:rsidR="00055DB4" w:rsidRPr="0044423F" w:rsidTr="00341855">
        <w:trPr>
          <w:trHeight w:val="638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"Развитие культуры"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03 1 01 10250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</w:tr>
      <w:tr w:rsidR="00055DB4" w:rsidRPr="0044423F" w:rsidTr="00341855">
        <w:trPr>
          <w:trHeight w:val="521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03 1 01 10250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</w:tr>
      <w:tr w:rsidR="00055DB4" w:rsidRPr="0044423F" w:rsidTr="00341855">
        <w:trPr>
          <w:trHeight w:val="1398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Поэтапное повышение уровня средней заработной платы работников муниципальных учреждений Краснодарского края в целях выполнения указов Президента Российской Федерации за счет средств районного бюджета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03 1 01 S0120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79,9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79,9</w:t>
            </w:r>
          </w:p>
        </w:tc>
      </w:tr>
      <w:tr w:rsidR="00055DB4" w:rsidRPr="0044423F" w:rsidTr="00341855">
        <w:trPr>
          <w:trHeight w:val="156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03 1 01 S0120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79,9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79,9</w:t>
            </w:r>
          </w:p>
        </w:tc>
      </w:tr>
      <w:tr w:rsidR="00055DB4" w:rsidRPr="0044423F" w:rsidTr="00341855">
        <w:trPr>
          <w:trHeight w:val="73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 xml:space="preserve">Укрепление кадрового потенциала муниципальных учреждений 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03 1 02 00000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194,0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202,0</w:t>
            </w:r>
          </w:p>
        </w:tc>
      </w:tr>
      <w:tr w:rsidR="00055DB4" w:rsidRPr="0044423F" w:rsidTr="00341855">
        <w:trPr>
          <w:trHeight w:val="277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местности,рабочих поселках(поселках городского типа) Краснодарского края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03 1 02 60820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194,0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202,0</w:t>
            </w:r>
          </w:p>
        </w:tc>
      </w:tr>
      <w:tr w:rsidR="00055DB4" w:rsidRPr="0044423F" w:rsidTr="00341855">
        <w:trPr>
          <w:trHeight w:val="642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03 1 02 60820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194,0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202,0</w:t>
            </w:r>
          </w:p>
        </w:tc>
      </w:tr>
      <w:tr w:rsidR="00055DB4" w:rsidRPr="0044423F" w:rsidTr="00341855">
        <w:trPr>
          <w:trHeight w:val="52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03 1 03 00000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920,0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920,0</w:t>
            </w:r>
          </w:p>
        </w:tc>
      </w:tr>
      <w:tr w:rsidR="00055DB4" w:rsidRPr="0044423F" w:rsidTr="00341855">
        <w:trPr>
          <w:trHeight w:val="51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03 1 03 00190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920,0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920,0</w:t>
            </w:r>
          </w:p>
        </w:tc>
      </w:tr>
      <w:tr w:rsidR="00055DB4" w:rsidRPr="0044423F" w:rsidTr="00341855">
        <w:trPr>
          <w:trHeight w:val="137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03 1 03 00190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812,4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812,4</w:t>
            </w:r>
          </w:p>
        </w:tc>
      </w:tr>
      <w:tr w:rsidR="00055DB4" w:rsidRPr="0044423F" w:rsidTr="00341855">
        <w:trPr>
          <w:trHeight w:val="719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03 1 03 00190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106,8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106,8</w:t>
            </w:r>
          </w:p>
        </w:tc>
      </w:tr>
      <w:tr w:rsidR="00055DB4" w:rsidRPr="0044423F" w:rsidTr="00341855">
        <w:trPr>
          <w:trHeight w:val="37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03 1 03 00190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</w:tr>
      <w:tr w:rsidR="00055DB4" w:rsidRPr="0044423F" w:rsidTr="00341855">
        <w:trPr>
          <w:trHeight w:val="893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04 0 00 00000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1000,0</w:t>
            </w:r>
          </w:p>
        </w:tc>
      </w:tr>
      <w:tr w:rsidR="00055DB4" w:rsidRPr="0044423F" w:rsidTr="00341855">
        <w:trPr>
          <w:trHeight w:val="344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04 1 00 00000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055DB4" w:rsidRPr="0044423F" w:rsidTr="00341855">
        <w:trPr>
          <w:trHeight w:val="91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 xml:space="preserve">Физическое воспитание и физическое развитие граждан, посредством организации и проведения спортивных мероприятий  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04 1 01 00000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055DB4" w:rsidRPr="0044423F" w:rsidTr="00341855">
        <w:trPr>
          <w:trHeight w:val="688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04 1 01 10110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850,0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850,0</w:t>
            </w:r>
          </w:p>
        </w:tc>
      </w:tr>
      <w:tr w:rsidR="00055DB4" w:rsidRPr="0044423F" w:rsidTr="00341855">
        <w:trPr>
          <w:trHeight w:val="529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04 1 01 10110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850,0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850,0</w:t>
            </w:r>
          </w:p>
        </w:tc>
      </w:tr>
      <w:tr w:rsidR="00055DB4" w:rsidRPr="0044423F" w:rsidTr="00341855">
        <w:trPr>
          <w:trHeight w:val="689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 xml:space="preserve">Содействие развитию физической культуры и спорта в образовательных организациях 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04 1 01 10360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055DB4" w:rsidRPr="0044423F" w:rsidTr="00341855">
        <w:trPr>
          <w:trHeight w:val="709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04 1 01 10360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055DB4" w:rsidRPr="0044423F" w:rsidTr="00341855">
        <w:trPr>
          <w:trHeight w:val="521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05 0 00 00000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17564,2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18628,4</w:t>
            </w:r>
          </w:p>
        </w:tc>
      </w:tr>
      <w:tr w:rsidR="00055DB4" w:rsidRPr="0044423F" w:rsidTr="00341855">
        <w:trPr>
          <w:trHeight w:val="321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17564,2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18628,4</w:t>
            </w:r>
          </w:p>
        </w:tc>
      </w:tr>
      <w:tr w:rsidR="00055DB4" w:rsidRPr="0044423F" w:rsidTr="00341855">
        <w:trPr>
          <w:trHeight w:val="1064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Организация и проведение мероприятий, направленных на профилактику семейного неблагополучия, социально-средовую реабилитацию и адаптацию подростков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05 1 01 00000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</w:tr>
      <w:tr w:rsidR="00055DB4" w:rsidRPr="0044423F" w:rsidTr="00341855">
        <w:trPr>
          <w:trHeight w:val="679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Проведение мероприятий, способствующих нравственному и духовному развитию детей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05 1 01 10450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</w:tr>
      <w:tr w:rsidR="00055DB4" w:rsidRPr="0044423F" w:rsidTr="00341855">
        <w:trPr>
          <w:trHeight w:val="519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05 1 01 10450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</w:tr>
      <w:tr w:rsidR="00055DB4" w:rsidRPr="0044423F" w:rsidTr="00341855">
        <w:trPr>
          <w:trHeight w:val="51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05 1 02 00000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3808,6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3708,6</w:t>
            </w:r>
          </w:p>
        </w:tc>
      </w:tr>
      <w:tr w:rsidR="00055DB4" w:rsidRPr="0044423F" w:rsidTr="00341855">
        <w:trPr>
          <w:trHeight w:val="45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05 1 02 10240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1916,2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1816,2</w:t>
            </w:r>
          </w:p>
        </w:tc>
      </w:tr>
      <w:tr w:rsidR="00055DB4" w:rsidRPr="0044423F" w:rsidTr="00341855">
        <w:trPr>
          <w:trHeight w:val="533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05 1 02 10240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1200,0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1100,0</w:t>
            </w:r>
          </w:p>
        </w:tc>
      </w:tr>
      <w:tr w:rsidR="00055DB4" w:rsidRPr="0044423F" w:rsidTr="00341855">
        <w:trPr>
          <w:trHeight w:val="693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05 1 02 10240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716,2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716,2</w:t>
            </w:r>
          </w:p>
        </w:tc>
      </w:tr>
      <w:tr w:rsidR="00055DB4" w:rsidRPr="0044423F" w:rsidTr="00341855">
        <w:trPr>
          <w:trHeight w:val="534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Реализация мероприятий государственной программы Краснодарского края "Дети Кубани"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05 1 02 60590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1641,0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1641,0</w:t>
            </w:r>
          </w:p>
        </w:tc>
      </w:tr>
      <w:tr w:rsidR="00055DB4" w:rsidRPr="0044423F" w:rsidTr="00341855">
        <w:trPr>
          <w:trHeight w:val="693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05 1 02 60590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1641,0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1641,0</w:t>
            </w:r>
          </w:p>
        </w:tc>
      </w:tr>
      <w:tr w:rsidR="00055DB4" w:rsidRPr="0044423F" w:rsidTr="00341855">
        <w:trPr>
          <w:trHeight w:val="1403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лечения и обратно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05 1 02 60840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27,6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27,6</w:t>
            </w:r>
          </w:p>
        </w:tc>
      </w:tr>
      <w:tr w:rsidR="00055DB4" w:rsidRPr="0044423F" w:rsidTr="00341855">
        <w:trPr>
          <w:trHeight w:val="724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05 1 02 60840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27,6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27,6</w:t>
            </w:r>
          </w:p>
        </w:tc>
      </w:tr>
      <w:tr w:rsidR="00055DB4" w:rsidRPr="0044423F" w:rsidTr="00341855">
        <w:trPr>
          <w:trHeight w:val="883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Реализация мероприятий государственной программы Краснодарского края "Дети Кубани" (средства районного бюджета)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05 1 02 S0590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223,8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223,8</w:t>
            </w:r>
          </w:p>
        </w:tc>
      </w:tr>
      <w:tr w:rsidR="00055DB4" w:rsidRPr="0044423F" w:rsidTr="00341855">
        <w:trPr>
          <w:trHeight w:val="59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05 1 02 S0590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223,8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223,8</w:t>
            </w:r>
          </w:p>
        </w:tc>
      </w:tr>
      <w:tr w:rsidR="00055DB4" w:rsidRPr="0044423F" w:rsidTr="00341855">
        <w:trPr>
          <w:trHeight w:val="69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05 1 03 00000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960,0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939,0</w:t>
            </w:r>
          </w:p>
        </w:tc>
      </w:tr>
      <w:tr w:rsidR="00055DB4" w:rsidRPr="0044423F" w:rsidTr="00341855">
        <w:trPr>
          <w:trHeight w:val="481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05 1 03 10240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960,0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939,0</w:t>
            </w:r>
          </w:p>
        </w:tc>
      </w:tr>
      <w:tr w:rsidR="00055DB4" w:rsidRPr="0044423F" w:rsidTr="00341855">
        <w:trPr>
          <w:trHeight w:val="461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05 1 03 10240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700,0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690,0</w:t>
            </w:r>
          </w:p>
        </w:tc>
      </w:tr>
      <w:tr w:rsidR="00055DB4" w:rsidRPr="0044423F" w:rsidTr="00341855">
        <w:trPr>
          <w:trHeight w:val="329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05 1 03 10240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159,0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159,0</w:t>
            </w:r>
          </w:p>
        </w:tc>
      </w:tr>
      <w:tr w:rsidR="00055DB4" w:rsidRPr="0044423F" w:rsidTr="00341855">
        <w:trPr>
          <w:trHeight w:val="64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05 1 03 10240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101,0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</w:tr>
      <w:tr w:rsidR="00055DB4" w:rsidRPr="0044423F" w:rsidTr="00341855">
        <w:trPr>
          <w:trHeight w:val="886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05 1 04 00000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12715,6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13905,8</w:t>
            </w:r>
          </w:p>
        </w:tc>
      </w:tr>
      <w:tr w:rsidR="00055DB4" w:rsidRPr="0044423F" w:rsidTr="00341855">
        <w:trPr>
          <w:trHeight w:val="1173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Предоставление жилых помещени детям-сиротам и детям, оставшимся без попечения родителей, лицам из их числа по договорам найма специализированных жилых помещений (краевой бюджет)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05 1 04 R0820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11902,2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13092,4</w:t>
            </w:r>
          </w:p>
        </w:tc>
      </w:tr>
      <w:tr w:rsidR="00055DB4" w:rsidRPr="0044423F" w:rsidTr="00341855">
        <w:trPr>
          <w:trHeight w:val="242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05 1 04 R0820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11902,2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13092,4</w:t>
            </w:r>
          </w:p>
        </w:tc>
      </w:tr>
      <w:tr w:rsidR="00055DB4" w:rsidRPr="0044423F" w:rsidTr="00341855">
        <w:trPr>
          <w:trHeight w:val="2298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Выплата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05 1 04 60580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055DB4" w:rsidRPr="0044423F" w:rsidTr="00341855">
        <w:trPr>
          <w:trHeight w:val="43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05 1 04 60580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055DB4" w:rsidRPr="0044423F" w:rsidTr="00341855">
        <w:trPr>
          <w:trHeight w:val="3588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05 1 04 62340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808,2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808,2</w:t>
            </w:r>
          </w:p>
        </w:tc>
      </w:tr>
      <w:tr w:rsidR="00055DB4" w:rsidRPr="0044423F" w:rsidTr="00341855">
        <w:trPr>
          <w:trHeight w:val="1432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05 1 04 62340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808,2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808,2</w:t>
            </w:r>
          </w:p>
        </w:tc>
      </w:tr>
      <w:tr w:rsidR="00055DB4" w:rsidRPr="0044423F" w:rsidTr="00341855">
        <w:trPr>
          <w:trHeight w:val="85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"Молодёжь Выселковского района"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06 0 00 00000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2800,0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2800,0</w:t>
            </w:r>
          </w:p>
        </w:tc>
      </w:tr>
      <w:tr w:rsidR="00055DB4" w:rsidRPr="0044423F" w:rsidTr="00341855">
        <w:trPr>
          <w:trHeight w:val="269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06 1 00 00000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2800,0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2800,0</w:t>
            </w:r>
          </w:p>
        </w:tc>
      </w:tr>
      <w:tr w:rsidR="00055DB4" w:rsidRPr="0044423F" w:rsidTr="00341855">
        <w:trPr>
          <w:trHeight w:val="629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Повышение эффективности деятельности по реализации молодежной политики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06 1 01 00000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2400,0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2400,0</w:t>
            </w:r>
          </w:p>
        </w:tc>
      </w:tr>
      <w:tr w:rsidR="00055DB4" w:rsidRPr="0044423F" w:rsidTr="00341855">
        <w:trPr>
          <w:trHeight w:val="70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06 1 01 00590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2400,0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2400,0</w:t>
            </w:r>
          </w:p>
        </w:tc>
      </w:tr>
      <w:tr w:rsidR="00055DB4" w:rsidRPr="0044423F" w:rsidTr="00341855">
        <w:trPr>
          <w:trHeight w:val="1443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06 1 01 00590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2329,0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2329</w:t>
            </w:r>
          </w:p>
        </w:tc>
      </w:tr>
      <w:tr w:rsidR="00055DB4" w:rsidRPr="0044423F" w:rsidTr="00341855">
        <w:trPr>
          <w:trHeight w:val="69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06 1 01 00590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055DB4" w:rsidRPr="0044423F" w:rsidTr="00341855">
        <w:trPr>
          <w:trHeight w:val="35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06 1 01 00590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055DB4" w:rsidRPr="0044423F" w:rsidTr="00341855">
        <w:trPr>
          <w:trHeight w:val="1056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Создание условий для воспитания и развития молодежи, обладающей устойчивой системой нравственных и гражданских ценностей,формирование здорового образа жизни у молодежи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06 1 02 00000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</w:tr>
      <w:tr w:rsidR="00055DB4" w:rsidRPr="0044423F" w:rsidTr="00341855">
        <w:trPr>
          <w:trHeight w:val="671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"Молодежь Выселковского района"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06 1 02 10230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</w:tr>
      <w:tr w:rsidR="00055DB4" w:rsidRPr="0044423F" w:rsidTr="00341855">
        <w:trPr>
          <w:trHeight w:val="543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 xml:space="preserve">06 1 02 10230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</w:tr>
      <w:tr w:rsidR="00055DB4" w:rsidRPr="0044423F" w:rsidTr="00341855">
        <w:trPr>
          <w:trHeight w:val="893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"Обеспечение безопасности населения"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07 0 00 00000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6759,0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6959,0</w:t>
            </w:r>
          </w:p>
        </w:tc>
      </w:tr>
      <w:tr w:rsidR="00055DB4" w:rsidRPr="0044423F" w:rsidTr="00341855">
        <w:trPr>
          <w:trHeight w:val="1063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Мероприятия по предупреждению и ликвидации чрезвычайных ситуаций, стихийных бедствий и их последствий, профилактика терроризма и экстремизма в Выселковском районе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07 1 00 00000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6714,0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6914,0</w:t>
            </w:r>
          </w:p>
        </w:tc>
      </w:tr>
      <w:tr w:rsidR="00055DB4" w:rsidRPr="0044423F" w:rsidTr="00341855">
        <w:trPr>
          <w:trHeight w:val="52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07 1 01 00000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6208,0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6208,0</w:t>
            </w:r>
          </w:p>
        </w:tc>
      </w:tr>
      <w:tr w:rsidR="00055DB4" w:rsidRPr="0044423F" w:rsidTr="00341855">
        <w:trPr>
          <w:trHeight w:val="643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07 1 01 00590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6108,0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6108,0</w:t>
            </w:r>
          </w:p>
        </w:tc>
      </w:tr>
      <w:tr w:rsidR="00055DB4" w:rsidRPr="0044423F" w:rsidTr="00341855">
        <w:trPr>
          <w:trHeight w:val="1423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07 1 01 00590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5714,0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5714,0</w:t>
            </w:r>
          </w:p>
        </w:tc>
      </w:tr>
      <w:tr w:rsidR="00055DB4" w:rsidRPr="0044423F" w:rsidTr="00341855">
        <w:trPr>
          <w:trHeight w:val="537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07 1 01 00590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374,0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374,0</w:t>
            </w:r>
          </w:p>
        </w:tc>
      </w:tr>
      <w:tr w:rsidR="00055DB4" w:rsidRPr="0044423F" w:rsidTr="00341855">
        <w:trPr>
          <w:trHeight w:val="39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07 1 01 00590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055DB4" w:rsidRPr="0044423F" w:rsidTr="00341855">
        <w:trPr>
          <w:trHeight w:val="30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07 1 01 10040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055DB4" w:rsidRPr="0044423F" w:rsidTr="00341855">
        <w:trPr>
          <w:trHeight w:val="70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07 1 01 10040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055DB4" w:rsidRPr="0044423F" w:rsidTr="00341855">
        <w:trPr>
          <w:trHeight w:val="33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Профилактика терроризма в Краснодарском крае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07 1 02 00000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406,0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606,0</w:t>
            </w:r>
          </w:p>
        </w:tc>
      </w:tr>
      <w:tr w:rsidR="00055DB4" w:rsidRPr="0044423F" w:rsidTr="00341855">
        <w:trPr>
          <w:trHeight w:val="43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07 1 02 10040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106,0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106,0</w:t>
            </w:r>
          </w:p>
        </w:tc>
      </w:tr>
      <w:tr w:rsidR="00055DB4" w:rsidRPr="0044423F" w:rsidTr="00341855">
        <w:trPr>
          <w:trHeight w:val="631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07 1 02 10040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106,0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106,0</w:t>
            </w:r>
          </w:p>
        </w:tc>
      </w:tr>
      <w:tr w:rsidR="00055DB4" w:rsidRPr="0044423F" w:rsidTr="00341855">
        <w:trPr>
          <w:trHeight w:val="901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Реализация в муниципальных учреждениях здравоохранения Краснодарского края мероприятий по профилактике терроризма в Краснодарском крае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07 1 02 60480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055DB4" w:rsidRPr="0044423F" w:rsidTr="00341855">
        <w:trPr>
          <w:trHeight w:val="533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07 1 02 60480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055DB4" w:rsidRPr="0044423F" w:rsidTr="00341855">
        <w:trPr>
          <w:trHeight w:val="533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Мероприятия по развитию аппаратно-программного комплекса "Безопасный город"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07 1 03 00000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055DB4" w:rsidRPr="0044423F" w:rsidTr="00341855">
        <w:trPr>
          <w:trHeight w:val="334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07 1 03 10040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055DB4" w:rsidRPr="0044423F" w:rsidTr="00341855">
        <w:trPr>
          <w:trHeight w:val="524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07 1 03 10040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055DB4" w:rsidRPr="0044423F" w:rsidTr="00341855">
        <w:trPr>
          <w:trHeight w:val="1223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Укрепление правопорядка, профилактика правонарушений, усиление борьбы с преступностью и противодействие коррупции в муниципальном образовании Выселковский район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07 2 00 00000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055DB4" w:rsidRPr="0044423F" w:rsidTr="00341855">
        <w:trPr>
          <w:trHeight w:val="50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Размещение информационных материалов по вопросам охраны общественного порядка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07 2 01 00000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055DB4" w:rsidRPr="0044423F" w:rsidTr="00341855">
        <w:trPr>
          <w:trHeight w:val="344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07 2 01 10050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055DB4" w:rsidRPr="0044423F" w:rsidTr="00341855">
        <w:trPr>
          <w:trHeight w:val="519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07 2 01 10050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055DB4" w:rsidRPr="0044423F" w:rsidTr="00341855">
        <w:trPr>
          <w:trHeight w:val="858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Гармонизация межнациональных отношений и укрепление единства российской нации в муниципальном образовании Выселковский район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07 3 00 00000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055DB4" w:rsidRPr="0044423F" w:rsidTr="00341855">
        <w:trPr>
          <w:trHeight w:val="713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Сохранение стабильной общественно-политической обстановки на территории муниципального образования Выселковский район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07 3 01 00000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055DB4" w:rsidRPr="0044423F" w:rsidTr="00341855">
        <w:trPr>
          <w:trHeight w:val="40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07 3 01 10260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055DB4" w:rsidRPr="0044423F" w:rsidTr="00341855">
        <w:trPr>
          <w:trHeight w:val="641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07 3 01 10260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055DB4" w:rsidRPr="0044423F" w:rsidTr="00341855">
        <w:trPr>
          <w:trHeight w:val="55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Развитие и поддержка Выселковского районного казачьего общества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07 4 00 00000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055DB4" w:rsidRPr="0044423F" w:rsidTr="00341855">
        <w:trPr>
          <w:trHeight w:val="557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Реализация государственной политики в отношении казачества в Выселковском районе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07 4 01 00000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055DB4" w:rsidRPr="0044423F" w:rsidTr="00341855">
        <w:trPr>
          <w:trHeight w:val="81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 "Развитие и поддержка Выселковского районного казачьего общества"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07 4 01 10270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055DB4" w:rsidRPr="0044423F" w:rsidTr="00341855">
        <w:trPr>
          <w:trHeight w:val="534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07 4 01 10270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055DB4" w:rsidRPr="0044423F" w:rsidTr="00341855">
        <w:trPr>
          <w:trHeight w:val="1412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08 0 00 00000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3861,9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2860,9</w:t>
            </w:r>
          </w:p>
        </w:tc>
      </w:tr>
      <w:tr w:rsidR="00055DB4" w:rsidRPr="0044423F" w:rsidTr="00341855">
        <w:trPr>
          <w:trHeight w:val="58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08 1 00 00000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055DB4" w:rsidRPr="0044423F" w:rsidTr="00341855">
        <w:trPr>
          <w:trHeight w:val="54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Содержание и обслуживание муниципального жилого фонда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08 1 02 00000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055DB4" w:rsidRPr="0044423F" w:rsidTr="00341855">
        <w:trPr>
          <w:trHeight w:val="263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08 1 02 10330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055DB4" w:rsidRPr="0044423F" w:rsidTr="00341855">
        <w:trPr>
          <w:trHeight w:val="523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08 1 02 10330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055DB4" w:rsidRPr="0044423F" w:rsidTr="00341855">
        <w:trPr>
          <w:trHeight w:val="683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Содержание автомобильных дорог местного значения в муниципальном образовании Выселковский район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08 3 00 00000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423,4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422,4</w:t>
            </w:r>
          </w:p>
        </w:tc>
      </w:tr>
      <w:tr w:rsidR="00055DB4" w:rsidRPr="0044423F" w:rsidTr="00341855">
        <w:trPr>
          <w:trHeight w:val="51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Комплексное и устойчивое развитие дорожного хозяйства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08 3 01 00000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423,4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422,4</w:t>
            </w:r>
          </w:p>
        </w:tc>
      </w:tr>
      <w:tr w:rsidR="00055DB4" w:rsidRPr="0044423F" w:rsidTr="00341855">
        <w:trPr>
          <w:trHeight w:val="324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Ремонт и содержание дорог местного значения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08 3 01 10190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423,4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422,4</w:t>
            </w:r>
          </w:p>
        </w:tc>
      </w:tr>
      <w:tr w:rsidR="00055DB4" w:rsidRPr="0044423F" w:rsidTr="00341855">
        <w:trPr>
          <w:trHeight w:val="553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08 3 01 10190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423,4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422,4</w:t>
            </w:r>
          </w:p>
        </w:tc>
      </w:tr>
      <w:tr w:rsidR="00055DB4" w:rsidRPr="0044423F" w:rsidTr="00341855">
        <w:trPr>
          <w:trHeight w:val="571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Повышение безопасности дорожного движения в муниципальном образовании Выселковский район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08 4 00 00000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055DB4" w:rsidRPr="0044423F" w:rsidTr="00341855">
        <w:trPr>
          <w:trHeight w:val="48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Обеспечение безопасного участия детей в дорожном движении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08 4 01 00000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055DB4" w:rsidRPr="0044423F" w:rsidTr="00341855">
        <w:trPr>
          <w:trHeight w:val="30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 xml:space="preserve">Повышение безопасности дорожного движения 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08 4 01 10200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055DB4" w:rsidRPr="0044423F" w:rsidTr="00341855">
        <w:trPr>
          <w:trHeight w:val="517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08 4 01 10200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055DB4" w:rsidRPr="0044423F" w:rsidTr="00341855">
        <w:trPr>
          <w:trHeight w:val="856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Обращение с твердыми бытовыми отходами на территории муниципального образования Выселковский район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08 5 00 00000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2300,0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1300,0</w:t>
            </w:r>
          </w:p>
        </w:tc>
      </w:tr>
      <w:tr w:rsidR="00055DB4" w:rsidRPr="0044423F" w:rsidTr="00341855">
        <w:trPr>
          <w:trHeight w:val="54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Организация утилизации бытовых и промышленных отходов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08 5 01 00000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2300,0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1300</w:t>
            </w:r>
          </w:p>
        </w:tc>
      </w:tr>
      <w:tr w:rsidR="00055DB4" w:rsidRPr="0044423F" w:rsidTr="00341855">
        <w:trPr>
          <w:trHeight w:val="354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подпрограммы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08 5 01 10140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2300,0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1300</w:t>
            </w:r>
          </w:p>
        </w:tc>
      </w:tr>
      <w:tr w:rsidR="00055DB4" w:rsidRPr="0044423F" w:rsidTr="00341855">
        <w:trPr>
          <w:trHeight w:val="53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08 5 01 10140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2300,0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1300</w:t>
            </w:r>
          </w:p>
        </w:tc>
      </w:tr>
      <w:tr w:rsidR="00055DB4" w:rsidRPr="0044423F" w:rsidTr="00341855">
        <w:trPr>
          <w:trHeight w:val="33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08 7 00 00000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588,5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588,5</w:t>
            </w:r>
          </w:p>
        </w:tc>
      </w:tr>
      <w:tr w:rsidR="00055DB4" w:rsidRPr="0044423F" w:rsidTr="00341855">
        <w:trPr>
          <w:trHeight w:val="35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Создание  жилищных условий для населения района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08 7 01 00000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588,5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588,5</w:t>
            </w:r>
          </w:p>
        </w:tc>
      </w:tr>
      <w:tr w:rsidR="00055DB4" w:rsidRPr="0044423F" w:rsidTr="00341855">
        <w:trPr>
          <w:trHeight w:val="861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Осуществление государственных полномочий  по ведению учета граждан отдельных категорий в качестве нуждающихся в жилых помещениях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08 7 01 60870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588,5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588,5</w:t>
            </w:r>
          </w:p>
        </w:tc>
      </w:tr>
      <w:tr w:rsidR="00055DB4" w:rsidRPr="0044423F" w:rsidTr="00341855">
        <w:trPr>
          <w:trHeight w:val="1242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08 7 01 60870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558,5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558,5</w:t>
            </w:r>
          </w:p>
        </w:tc>
      </w:tr>
      <w:tr w:rsidR="00055DB4" w:rsidRPr="0044423F" w:rsidTr="00341855">
        <w:trPr>
          <w:trHeight w:val="493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08 7 01 60870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055DB4" w:rsidRPr="0044423F" w:rsidTr="00341855">
        <w:trPr>
          <w:trHeight w:val="722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09 0 00 00000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700,0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700,0</w:t>
            </w:r>
          </w:p>
        </w:tc>
      </w:tr>
      <w:tr w:rsidR="00055DB4" w:rsidRPr="0044423F" w:rsidTr="00341855">
        <w:trPr>
          <w:trHeight w:val="713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Муниципальная поддержка малого и среднего предпринимательства в муниципальном образовании Выселковский район на 2015-2018 годы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09 1 00 00000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055DB4" w:rsidRPr="0044423F" w:rsidTr="00341855">
        <w:trPr>
          <w:trHeight w:val="54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09 1 01 00000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055DB4" w:rsidRPr="0044423F" w:rsidTr="00341855">
        <w:trPr>
          <w:trHeight w:val="511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Создание условий для развития малого и среднего предпринимательства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09 1 01 10080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055DB4" w:rsidRPr="0044423F" w:rsidTr="00341855">
        <w:trPr>
          <w:trHeight w:val="657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09 1 01 10080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055DB4" w:rsidRPr="0044423F" w:rsidTr="00341855">
        <w:trPr>
          <w:trHeight w:val="359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09 2 00 00000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055DB4" w:rsidRPr="0044423F" w:rsidTr="00341855">
        <w:trPr>
          <w:trHeight w:val="713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Формирование и продвижение экономической и инвестиционной привлекательности Выселковского района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09 2 01 00000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055DB4" w:rsidRPr="0044423F" w:rsidTr="00341855">
        <w:trPr>
          <w:trHeight w:val="893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Обеспечение  мероприятий по инвестиционному развитию муниципального образования Выселковский район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09 2 01 10060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055DB4" w:rsidRPr="0044423F" w:rsidTr="00341855">
        <w:trPr>
          <w:trHeight w:val="524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09 2 01 10060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055DB4" w:rsidRPr="0044423F" w:rsidTr="00341855">
        <w:trPr>
          <w:trHeight w:val="863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11.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11 0 00 00000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50178,0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52607,1</w:t>
            </w:r>
          </w:p>
        </w:tc>
      </w:tr>
      <w:tr w:rsidR="00055DB4" w:rsidRPr="0044423F" w:rsidTr="00341855">
        <w:trPr>
          <w:trHeight w:val="342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11 1 00 00000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50178,0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52607,1</w:t>
            </w:r>
          </w:p>
        </w:tc>
      </w:tr>
      <w:tr w:rsidR="00055DB4" w:rsidRPr="0044423F" w:rsidTr="00341855">
        <w:trPr>
          <w:trHeight w:val="529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Меры государственной поддержки лиц, замещавших муниципальные должности в Выселковском районе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11 1 01 00000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</w:tr>
      <w:tr w:rsidR="00055DB4" w:rsidRPr="0044423F" w:rsidTr="00341855">
        <w:trPr>
          <w:trHeight w:val="87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Дополнительное материальное обеспечение лиц, замещавших муниципальные должности муниципального образования Выселковский район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11 1 01 10100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</w:tr>
      <w:tr w:rsidR="00055DB4" w:rsidRPr="0044423F" w:rsidTr="00341855">
        <w:trPr>
          <w:trHeight w:val="4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11 1 01 10100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</w:tr>
      <w:tr w:rsidR="00055DB4" w:rsidRPr="0044423F" w:rsidTr="00341855">
        <w:trPr>
          <w:trHeight w:val="93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11 1 02 00000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</w:tr>
      <w:tr w:rsidR="00055DB4" w:rsidRPr="0044423F" w:rsidTr="00341855">
        <w:trPr>
          <w:trHeight w:val="46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Поддержка общественных организаций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11 1 02 10230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</w:tr>
      <w:tr w:rsidR="00055DB4" w:rsidRPr="0044423F" w:rsidTr="00341855">
        <w:trPr>
          <w:trHeight w:val="601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11 1 02 10230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</w:tr>
      <w:tr w:rsidR="00055DB4" w:rsidRPr="0044423F" w:rsidTr="00341855">
        <w:trPr>
          <w:trHeight w:val="51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Совершенствование социальной поддержки семьи и детей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11 1 03 00000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44665,3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47094,4</w:t>
            </w:r>
          </w:p>
        </w:tc>
      </w:tr>
      <w:tr w:rsidR="00055DB4" w:rsidRPr="0044423F" w:rsidTr="00341855">
        <w:trPr>
          <w:trHeight w:val="139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опеку(попечительство), переданных на воспитание в приемную семью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11 1 03 60670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24887,6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25883,5</w:t>
            </w:r>
          </w:p>
        </w:tc>
      </w:tr>
      <w:tr w:rsidR="00055DB4" w:rsidRPr="0044423F" w:rsidTr="00341855">
        <w:trPr>
          <w:trHeight w:val="591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11 1 03 60670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055DB4" w:rsidRPr="0044423F" w:rsidTr="00341855">
        <w:trPr>
          <w:trHeight w:val="354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11 1 03 60670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24885,6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25881,5</w:t>
            </w:r>
          </w:p>
        </w:tc>
      </w:tr>
      <w:tr w:rsidR="00055DB4" w:rsidRPr="0044423F" w:rsidTr="00341855">
        <w:trPr>
          <w:trHeight w:val="893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Выплаты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11 1 03 60680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19465,9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20881,4</w:t>
            </w:r>
          </w:p>
        </w:tc>
      </w:tr>
      <w:tr w:rsidR="00055DB4" w:rsidRPr="0044423F" w:rsidTr="00341855">
        <w:trPr>
          <w:trHeight w:val="344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11 1 03 60680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19465,9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20881,4</w:t>
            </w:r>
          </w:p>
        </w:tc>
      </w:tr>
      <w:tr w:rsidR="00055DB4" w:rsidRPr="0044423F" w:rsidTr="00341855">
        <w:trPr>
          <w:trHeight w:val="894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 xml:space="preserve">Выплата ежемесячных денежных средств на содержание детей,нуждающихся в особой заботе государства, переданных на патронатное воспитание 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11 1 03 60720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152,8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158,9</w:t>
            </w:r>
          </w:p>
        </w:tc>
      </w:tr>
      <w:tr w:rsidR="00055DB4" w:rsidRPr="0044423F" w:rsidTr="00341855">
        <w:trPr>
          <w:trHeight w:val="523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11 1 03 60720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055DB4" w:rsidRPr="0044423F" w:rsidTr="00341855">
        <w:trPr>
          <w:trHeight w:val="323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11 1 03 60720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152,3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158,4</w:t>
            </w:r>
          </w:p>
        </w:tc>
      </w:tr>
      <w:tr w:rsidR="00055DB4" w:rsidRPr="0044423F" w:rsidTr="00341855">
        <w:trPr>
          <w:trHeight w:val="1066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Выплаты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11 1 03 60730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159,0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170,6</w:t>
            </w:r>
          </w:p>
        </w:tc>
      </w:tr>
      <w:tr w:rsidR="00055DB4" w:rsidRPr="0044423F" w:rsidTr="00341855">
        <w:trPr>
          <w:trHeight w:val="308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11 1 03 60730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159,0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170,6</w:t>
            </w:r>
          </w:p>
        </w:tc>
      </w:tr>
      <w:tr w:rsidR="00055DB4" w:rsidRPr="0044423F" w:rsidTr="00341855">
        <w:trPr>
          <w:trHeight w:val="539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Обеспечение государственных полномочий, направленных на социальную поддержку граждан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11 1 04 00000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3712,7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3712,7</w:t>
            </w:r>
          </w:p>
        </w:tc>
      </w:tr>
      <w:tr w:rsidR="00055DB4" w:rsidRPr="0044423F" w:rsidTr="00341855">
        <w:trPr>
          <w:trHeight w:val="1044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11 1 04 60880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3124,0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3124,0</w:t>
            </w:r>
          </w:p>
        </w:tc>
      </w:tr>
      <w:tr w:rsidR="00055DB4" w:rsidRPr="0044423F" w:rsidTr="00341855">
        <w:trPr>
          <w:trHeight w:val="1377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11 1 04 60880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2900,0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2900,0</w:t>
            </w:r>
          </w:p>
        </w:tc>
      </w:tr>
      <w:tr w:rsidR="00055DB4" w:rsidRPr="0044423F" w:rsidTr="00341855">
        <w:trPr>
          <w:trHeight w:val="519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11 1 04 60880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224,0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224,0</w:t>
            </w:r>
          </w:p>
        </w:tc>
      </w:tr>
      <w:tr w:rsidR="00055DB4" w:rsidRPr="0044423F" w:rsidTr="00341855">
        <w:trPr>
          <w:trHeight w:val="96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11 1 04 60900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588,7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588,7</w:t>
            </w:r>
          </w:p>
        </w:tc>
      </w:tr>
      <w:tr w:rsidR="00055DB4" w:rsidRPr="0044423F" w:rsidTr="00341855">
        <w:trPr>
          <w:trHeight w:val="1432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11 1 04 60900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488,7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488,7</w:t>
            </w:r>
          </w:p>
        </w:tc>
      </w:tr>
      <w:tr w:rsidR="00055DB4" w:rsidRPr="0044423F" w:rsidTr="00341855">
        <w:trPr>
          <w:trHeight w:val="712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11 1 04 60900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055DB4" w:rsidRPr="0044423F" w:rsidTr="00341855">
        <w:trPr>
          <w:trHeight w:val="882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12.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12 0 00 00000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900,0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900,0</w:t>
            </w:r>
          </w:p>
        </w:tc>
      </w:tr>
      <w:tr w:rsidR="00055DB4" w:rsidRPr="0044423F" w:rsidTr="00341855">
        <w:trPr>
          <w:trHeight w:val="347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12 1 00 00000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</w:tr>
      <w:tr w:rsidR="00055DB4" w:rsidRPr="0044423F" w:rsidTr="00341855">
        <w:trPr>
          <w:trHeight w:val="883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12 1 01 00000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310,0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310,0</w:t>
            </w:r>
          </w:p>
        </w:tc>
      </w:tr>
      <w:tr w:rsidR="00055DB4" w:rsidRPr="0044423F" w:rsidTr="00341855">
        <w:trPr>
          <w:trHeight w:val="108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Обеспечение доступа к информации о деятельности органов местного самоуправления муниципального образования Выселковский район в периодических печатных изданиях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12 1 01 10120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</w:tr>
      <w:tr w:rsidR="00055DB4" w:rsidRPr="0044423F" w:rsidTr="00341855">
        <w:trPr>
          <w:trHeight w:val="45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12 1 01 10120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</w:tr>
      <w:tr w:rsidR="00055DB4" w:rsidRPr="0044423F" w:rsidTr="00341855">
        <w:trPr>
          <w:trHeight w:val="824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Обеспечение доступа к информации о  деятельности органов местного самоуправления муниципального образования Выселковский район в сети "Интернет"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12 1 01 10380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055DB4" w:rsidRPr="0044423F" w:rsidTr="00341855">
        <w:trPr>
          <w:trHeight w:val="511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12 1 01 10380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055DB4" w:rsidRPr="0044423F" w:rsidTr="00341855">
        <w:trPr>
          <w:trHeight w:val="754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Использование информационных и коммуникационных технологий в муниципальном образовании Выселковский район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12 1 02 00000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</w:tr>
      <w:tr w:rsidR="00055DB4" w:rsidRPr="0044423F" w:rsidTr="00341855">
        <w:trPr>
          <w:trHeight w:val="1612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Создание автоматизированных рабочих мест и разработка сервисов для организации системы межведомственного электронного взаимодействия при предоставлении государственных и муниципальных услуг, включая приобретение компьютерной техники и программного обеспечения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12 1 02 10390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</w:tr>
      <w:tr w:rsidR="00055DB4" w:rsidRPr="0044423F" w:rsidTr="00341855">
        <w:trPr>
          <w:trHeight w:val="488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12 1 02 10390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</w:tr>
      <w:tr w:rsidR="00055DB4" w:rsidRPr="0044423F" w:rsidTr="00341855">
        <w:trPr>
          <w:trHeight w:val="287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Общесистемные и обеспечивающие мероприятия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12 1 03 00000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510,0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510,0</w:t>
            </w:r>
          </w:p>
        </w:tc>
      </w:tr>
      <w:tr w:rsidR="00055DB4" w:rsidRPr="0044423F" w:rsidTr="00341855">
        <w:trPr>
          <w:trHeight w:val="874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12 1 03 10150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510,0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510,0</w:t>
            </w:r>
          </w:p>
        </w:tc>
      </w:tr>
      <w:tr w:rsidR="00055DB4" w:rsidRPr="0044423F" w:rsidTr="00341855">
        <w:trPr>
          <w:trHeight w:val="60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12 1 03 10150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510,0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510,0</w:t>
            </w:r>
          </w:p>
        </w:tc>
      </w:tr>
      <w:tr w:rsidR="00055DB4" w:rsidRPr="0044423F" w:rsidTr="00341855">
        <w:trPr>
          <w:trHeight w:val="128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13.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13 0 00 00000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10086,3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10087,1</w:t>
            </w:r>
          </w:p>
        </w:tc>
      </w:tr>
      <w:tr w:rsidR="00055DB4" w:rsidRPr="0044423F" w:rsidTr="00341855">
        <w:trPr>
          <w:trHeight w:val="347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13 1 00 00000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10086,3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10087,1</w:t>
            </w:r>
          </w:p>
        </w:tc>
      </w:tr>
      <w:tr w:rsidR="00055DB4" w:rsidRPr="0044423F" w:rsidTr="00341855">
        <w:trPr>
          <w:trHeight w:val="523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13 1 01 00000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10075,0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10075,8</w:t>
            </w:r>
          </w:p>
        </w:tc>
      </w:tr>
      <w:tr w:rsidR="00055DB4" w:rsidRPr="0044423F" w:rsidTr="00341855">
        <w:trPr>
          <w:trHeight w:val="248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сельскохозяйственным потребительским кооперативам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13 1 01 60090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8897,6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8898,4</w:t>
            </w:r>
          </w:p>
        </w:tc>
      </w:tr>
      <w:tr w:rsidR="00055DB4" w:rsidRPr="0044423F" w:rsidTr="00341855">
        <w:trPr>
          <w:trHeight w:val="188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13 1 01 60090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8897,6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8898,4</w:t>
            </w:r>
          </w:p>
        </w:tc>
      </w:tr>
      <w:tr w:rsidR="00055DB4" w:rsidRPr="0044423F" w:rsidTr="00341855">
        <w:trPr>
          <w:trHeight w:val="73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13 1 01 60910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1177,4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1177,4</w:t>
            </w:r>
          </w:p>
        </w:tc>
      </w:tr>
      <w:tr w:rsidR="00055DB4" w:rsidRPr="0044423F" w:rsidTr="00341855">
        <w:trPr>
          <w:trHeight w:val="1313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13 1 01 60910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1070,0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1070</w:t>
            </w:r>
          </w:p>
        </w:tc>
      </w:tr>
      <w:tr w:rsidR="00055DB4" w:rsidRPr="0044423F" w:rsidTr="00341855">
        <w:trPr>
          <w:trHeight w:val="467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13 1 01 60910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107,4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107,4</w:t>
            </w:r>
          </w:p>
        </w:tc>
      </w:tr>
      <w:tr w:rsidR="00055DB4" w:rsidRPr="0044423F" w:rsidTr="00341855">
        <w:trPr>
          <w:trHeight w:val="599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13 1 02 00000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11,3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11,3</w:t>
            </w:r>
          </w:p>
        </w:tc>
      </w:tr>
      <w:tr w:rsidR="00055DB4" w:rsidRPr="0044423F" w:rsidTr="00341855">
        <w:trPr>
          <w:trHeight w:val="205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13 1 02 61650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11,3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11,3</w:t>
            </w:r>
          </w:p>
        </w:tc>
      </w:tr>
      <w:tr w:rsidR="00055DB4" w:rsidRPr="0044423F" w:rsidTr="00341855">
        <w:trPr>
          <w:trHeight w:val="639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13 1 02 61650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11,3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11,3</w:t>
            </w:r>
          </w:p>
        </w:tc>
      </w:tr>
      <w:tr w:rsidR="00055DB4" w:rsidRPr="0044423F" w:rsidTr="00341855">
        <w:trPr>
          <w:trHeight w:val="1419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14.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14 0 00 00000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1000,0</w:t>
            </w:r>
          </w:p>
        </w:tc>
      </w:tr>
      <w:tr w:rsidR="00055DB4" w:rsidRPr="0044423F" w:rsidTr="00341855">
        <w:trPr>
          <w:trHeight w:val="173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14 1 00 00000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055DB4" w:rsidRPr="0044423F" w:rsidTr="00341855">
        <w:trPr>
          <w:trHeight w:val="25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14 1 02 00000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055DB4" w:rsidRPr="0044423F" w:rsidTr="00341855">
        <w:trPr>
          <w:trHeight w:val="1073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14 1 02 10010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055DB4" w:rsidRPr="0044423F" w:rsidTr="00341855">
        <w:trPr>
          <w:trHeight w:val="533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14 1 02 10010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055DB4" w:rsidRPr="0044423F" w:rsidTr="00341855">
        <w:trPr>
          <w:trHeight w:val="334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14 1 02 10070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800,0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800,0</w:t>
            </w:r>
          </w:p>
        </w:tc>
      </w:tr>
      <w:tr w:rsidR="00055DB4" w:rsidRPr="0044423F" w:rsidTr="00341855">
        <w:trPr>
          <w:trHeight w:val="524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14 1 02 10070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800,0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800,0</w:t>
            </w:r>
          </w:p>
        </w:tc>
      </w:tr>
      <w:tr w:rsidR="00055DB4" w:rsidRPr="0044423F" w:rsidTr="00341855">
        <w:trPr>
          <w:trHeight w:val="437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15.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Обеспечение главы муниципального образования Выселковский район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50 0 00 00000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1896,5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1896,5</w:t>
            </w:r>
          </w:p>
        </w:tc>
      </w:tr>
      <w:tr w:rsidR="00055DB4" w:rsidRPr="0044423F" w:rsidTr="00341855">
        <w:trPr>
          <w:trHeight w:val="242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50 1 00 00000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1896,5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1896,5</w:t>
            </w:r>
          </w:p>
        </w:tc>
      </w:tr>
      <w:tr w:rsidR="00055DB4" w:rsidRPr="0044423F" w:rsidTr="00341855">
        <w:trPr>
          <w:trHeight w:val="43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50 1 00 00190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1896,5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1896,5</w:t>
            </w:r>
          </w:p>
        </w:tc>
      </w:tr>
      <w:tr w:rsidR="00055DB4" w:rsidRPr="0044423F" w:rsidTr="00341855">
        <w:trPr>
          <w:trHeight w:val="1327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50 1 00 00190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1896,5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1896,5</w:t>
            </w:r>
          </w:p>
        </w:tc>
      </w:tr>
      <w:tr w:rsidR="00055DB4" w:rsidRPr="0044423F" w:rsidTr="00341855">
        <w:trPr>
          <w:trHeight w:val="522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16.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51 0 00 00000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68862,0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69079,0</w:t>
            </w:r>
          </w:p>
        </w:tc>
      </w:tr>
      <w:tr w:rsidR="00055DB4" w:rsidRPr="0044423F" w:rsidTr="00341855">
        <w:trPr>
          <w:trHeight w:val="517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Обеспечение функционирования администрации муниципального образования Выселковский район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51 1 00 00000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48347,5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48347,5</w:t>
            </w:r>
          </w:p>
        </w:tc>
      </w:tr>
      <w:tr w:rsidR="00055DB4" w:rsidRPr="0044423F" w:rsidTr="00341855">
        <w:trPr>
          <w:trHeight w:val="55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51 1 00 00190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46627,5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46627,5</w:t>
            </w:r>
          </w:p>
        </w:tc>
      </w:tr>
      <w:tr w:rsidR="00055DB4" w:rsidRPr="0044423F" w:rsidTr="00341855">
        <w:trPr>
          <w:trHeight w:val="1432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51 1 00 00190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45328,5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45328,5</w:t>
            </w:r>
          </w:p>
        </w:tc>
      </w:tr>
      <w:tr w:rsidR="00055DB4" w:rsidRPr="0044423F" w:rsidTr="00341855">
        <w:trPr>
          <w:trHeight w:val="557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51 1 00 00190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1150,0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1150,0</w:t>
            </w:r>
          </w:p>
        </w:tc>
      </w:tr>
      <w:tr w:rsidR="00055DB4" w:rsidRPr="0044423F" w:rsidTr="00341855">
        <w:trPr>
          <w:trHeight w:val="329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51 1 00 00190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149,0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149,0</w:t>
            </w:r>
          </w:p>
        </w:tc>
      </w:tr>
      <w:tr w:rsidR="00055DB4" w:rsidRPr="0044423F" w:rsidTr="00341855">
        <w:trPr>
          <w:trHeight w:val="1073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51 1 00 60070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</w:tr>
      <w:tr w:rsidR="00055DB4" w:rsidRPr="0044423F" w:rsidTr="00341855">
        <w:trPr>
          <w:trHeight w:val="1433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51 1 00 60070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</w:tr>
      <w:tr w:rsidR="00055DB4" w:rsidRPr="0044423F" w:rsidTr="00341855">
        <w:trPr>
          <w:trHeight w:val="107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51 1 00 60890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1588,0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1588,0</w:t>
            </w:r>
          </w:p>
        </w:tc>
      </w:tr>
      <w:tr w:rsidR="00055DB4" w:rsidRPr="0044423F" w:rsidTr="00341855">
        <w:trPr>
          <w:trHeight w:val="137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51 1 00 60890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1488,0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1488,0</w:t>
            </w:r>
          </w:p>
        </w:tc>
      </w:tr>
      <w:tr w:rsidR="00055DB4" w:rsidRPr="0044423F" w:rsidTr="00341855">
        <w:trPr>
          <w:trHeight w:val="54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51 1 00 60890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055DB4" w:rsidRPr="0044423F" w:rsidTr="00341855">
        <w:trPr>
          <w:trHeight w:val="2114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51 1 00 62600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</w:tr>
      <w:tr w:rsidR="00055DB4" w:rsidRPr="0044423F" w:rsidTr="00341855">
        <w:trPr>
          <w:trHeight w:val="1432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51 1 00 62600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</w:tr>
      <w:tr w:rsidR="00055DB4" w:rsidRPr="0044423F" w:rsidTr="00341855">
        <w:trPr>
          <w:trHeight w:val="174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51 2 00 00000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</w:tr>
      <w:tr w:rsidR="00055DB4" w:rsidRPr="0044423F" w:rsidTr="00341855">
        <w:trPr>
          <w:trHeight w:val="713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Резервный фонд администрации муниципального образования Выселковский район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51 2 00 10490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</w:tr>
      <w:tr w:rsidR="00055DB4" w:rsidRPr="0044423F" w:rsidTr="00341855">
        <w:trPr>
          <w:trHeight w:val="39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51 2 00 10490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</w:tr>
      <w:tr w:rsidR="00055DB4" w:rsidRPr="0044423F" w:rsidTr="00341855">
        <w:trPr>
          <w:trHeight w:val="673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Реализация муниципальных функций связанных с муниципальным управлением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51 4 00 00000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</w:tr>
      <w:tr w:rsidR="00055DB4" w:rsidRPr="0044423F" w:rsidTr="00341855">
        <w:trPr>
          <w:trHeight w:val="348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51 4 00 10020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</w:tr>
      <w:tr w:rsidR="00055DB4" w:rsidRPr="0044423F" w:rsidTr="00341855">
        <w:trPr>
          <w:trHeight w:val="523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51 4 00 10020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055DB4" w:rsidRPr="0044423F" w:rsidTr="00341855">
        <w:trPr>
          <w:trHeight w:val="323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51 4 00 10020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055DB4" w:rsidRPr="0044423F" w:rsidTr="00341855">
        <w:trPr>
          <w:trHeight w:val="299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Обеспечение хозяйственного обслуживания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51 5 00 00000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15801,5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15943,5</w:t>
            </w:r>
          </w:p>
        </w:tc>
      </w:tr>
      <w:tr w:rsidR="00055DB4" w:rsidRPr="0044423F" w:rsidTr="00341855">
        <w:trPr>
          <w:trHeight w:val="579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51 5 00 00590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15801,5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15943,5</w:t>
            </w:r>
          </w:p>
        </w:tc>
      </w:tr>
      <w:tr w:rsidR="00055DB4" w:rsidRPr="0044423F" w:rsidTr="00341855">
        <w:trPr>
          <w:trHeight w:val="141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51 5 00 00590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10395,0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10395,0</w:t>
            </w:r>
          </w:p>
        </w:tc>
      </w:tr>
      <w:tr w:rsidR="00055DB4" w:rsidRPr="0044423F" w:rsidTr="00341855">
        <w:trPr>
          <w:trHeight w:val="543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51 5 00 00590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4986,5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5128,5</w:t>
            </w:r>
          </w:p>
        </w:tc>
      </w:tr>
      <w:tr w:rsidR="00055DB4" w:rsidRPr="0044423F" w:rsidTr="00341855">
        <w:trPr>
          <w:trHeight w:val="164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51 5 00 00590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420,0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420,0</w:t>
            </w:r>
          </w:p>
        </w:tc>
      </w:tr>
      <w:tr w:rsidR="00055DB4" w:rsidRPr="0044423F" w:rsidTr="00341855">
        <w:trPr>
          <w:trHeight w:val="234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Муниципальный архив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51 6 00 00000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1748,0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1823,0</w:t>
            </w:r>
          </w:p>
        </w:tc>
      </w:tr>
      <w:tr w:rsidR="00055DB4" w:rsidRPr="0044423F" w:rsidTr="00341855">
        <w:trPr>
          <w:trHeight w:val="467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51 6 00 00590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1748,0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1823,0</w:t>
            </w:r>
          </w:p>
        </w:tc>
      </w:tr>
      <w:tr w:rsidR="00055DB4" w:rsidRPr="0044423F" w:rsidTr="00341855">
        <w:trPr>
          <w:trHeight w:val="521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51 6 00 00590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1748,0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1823,0</w:t>
            </w:r>
          </w:p>
        </w:tc>
      </w:tr>
      <w:tr w:rsidR="00055DB4" w:rsidRPr="0044423F" w:rsidTr="00341855">
        <w:trPr>
          <w:trHeight w:val="1252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51 6 00 00590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1535,0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1535,0</w:t>
            </w:r>
          </w:p>
        </w:tc>
      </w:tr>
      <w:tr w:rsidR="00055DB4" w:rsidRPr="0044423F" w:rsidTr="00341855">
        <w:trPr>
          <w:trHeight w:val="533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51 6 00 00590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198,0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273,0</w:t>
            </w:r>
          </w:p>
        </w:tc>
      </w:tr>
      <w:tr w:rsidR="00055DB4" w:rsidRPr="0044423F" w:rsidTr="00341855">
        <w:trPr>
          <w:trHeight w:val="26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51 6 00 00590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055DB4" w:rsidRPr="0044423F" w:rsidTr="00341855">
        <w:trPr>
          <w:trHeight w:val="39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Управление муниципальным долгом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51 8 00 00000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890,0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890,0</w:t>
            </w:r>
          </w:p>
        </w:tc>
      </w:tr>
      <w:tr w:rsidR="00055DB4" w:rsidRPr="0044423F" w:rsidTr="00341855">
        <w:trPr>
          <w:trHeight w:val="557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51 8 00 10130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890,0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890,0</w:t>
            </w:r>
          </w:p>
        </w:tc>
      </w:tr>
      <w:tr w:rsidR="00055DB4" w:rsidRPr="0044423F" w:rsidTr="00341855">
        <w:trPr>
          <w:trHeight w:val="551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51 8 00 10130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890,0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890,0</w:t>
            </w:r>
          </w:p>
        </w:tc>
      </w:tr>
      <w:tr w:rsidR="00055DB4" w:rsidRPr="0044423F" w:rsidTr="00341855">
        <w:trPr>
          <w:trHeight w:val="351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17.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16722,0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16722,0</w:t>
            </w:r>
          </w:p>
        </w:tc>
      </w:tr>
      <w:tr w:rsidR="00055DB4" w:rsidRPr="0044423F" w:rsidTr="00341855">
        <w:trPr>
          <w:trHeight w:val="719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финансового управления администрации муниципального образования Выселковский район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67 1 00 00000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15845,0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15845,0</w:t>
            </w:r>
          </w:p>
        </w:tc>
      </w:tr>
      <w:tr w:rsidR="00055DB4" w:rsidRPr="0044423F" w:rsidTr="00341855">
        <w:trPr>
          <w:trHeight w:val="60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67 1 00 00190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15845,0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15845,0</w:t>
            </w:r>
          </w:p>
        </w:tc>
      </w:tr>
      <w:tr w:rsidR="00055DB4" w:rsidRPr="0044423F" w:rsidTr="00341855">
        <w:trPr>
          <w:trHeight w:val="1326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67 1 00 00190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13271,0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13271,0</w:t>
            </w:r>
          </w:p>
        </w:tc>
      </w:tr>
      <w:tr w:rsidR="00055DB4" w:rsidRPr="0044423F" w:rsidTr="00341855">
        <w:trPr>
          <w:trHeight w:val="481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67 1 00 00190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2542,0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2542,0</w:t>
            </w:r>
          </w:p>
        </w:tc>
      </w:tr>
      <w:tr w:rsidR="00055DB4" w:rsidRPr="0044423F" w:rsidTr="00341855">
        <w:trPr>
          <w:trHeight w:val="39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67 1 00 00190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</w:tr>
      <w:tr w:rsidR="00055DB4" w:rsidRPr="0044423F" w:rsidTr="00341855">
        <w:trPr>
          <w:trHeight w:val="55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Поддержание устойчивого исполнения местных бюджетов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67 3 00 00000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877,0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877,0</w:t>
            </w:r>
          </w:p>
        </w:tc>
      </w:tr>
      <w:tr w:rsidR="00055DB4" w:rsidRPr="0044423F" w:rsidTr="00341855">
        <w:trPr>
          <w:trHeight w:val="561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Дотации на выравнивание бюджетной обеспеченности поселений за счет средств районного бюджета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67 3 00 S0030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877,0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877,0</w:t>
            </w:r>
          </w:p>
        </w:tc>
      </w:tr>
      <w:tr w:rsidR="00055DB4" w:rsidRPr="0044423F" w:rsidTr="00341855">
        <w:trPr>
          <w:trHeight w:val="46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 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67 3 00 S0030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877,0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877,0</w:t>
            </w:r>
          </w:p>
        </w:tc>
      </w:tr>
      <w:tr w:rsidR="00055DB4" w:rsidRPr="0044423F" w:rsidTr="00341855">
        <w:trPr>
          <w:trHeight w:val="97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18.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Обеспечение деятельности Контрольно-счетной палаты муниципального образования Выселковский район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68 0 00 00000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1533,0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1533,0</w:t>
            </w:r>
          </w:p>
        </w:tc>
      </w:tr>
      <w:tr w:rsidR="00055DB4" w:rsidRPr="0044423F" w:rsidTr="00341855">
        <w:trPr>
          <w:trHeight w:val="76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Руководитель Контрольно-счетной палаты муниципального образования Выселковский район и его заместитель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68 1 00 00000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930,0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930,0</w:t>
            </w:r>
          </w:p>
        </w:tc>
      </w:tr>
      <w:tr w:rsidR="00055DB4" w:rsidRPr="0044423F" w:rsidTr="00341855">
        <w:trPr>
          <w:trHeight w:val="594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68 1 00 00190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930,0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930,0</w:t>
            </w:r>
          </w:p>
        </w:tc>
      </w:tr>
      <w:tr w:rsidR="00055DB4" w:rsidRPr="0044423F" w:rsidTr="00341855">
        <w:trPr>
          <w:trHeight w:val="1304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68 1 00 00190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930,0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930,0</w:t>
            </w:r>
          </w:p>
        </w:tc>
      </w:tr>
      <w:tr w:rsidR="00055DB4" w:rsidRPr="0044423F" w:rsidTr="00341855">
        <w:trPr>
          <w:trHeight w:val="79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68 2 00 00000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603,0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603,0</w:t>
            </w:r>
          </w:p>
        </w:tc>
      </w:tr>
      <w:tr w:rsidR="00055DB4" w:rsidRPr="0044423F" w:rsidTr="00341855">
        <w:trPr>
          <w:trHeight w:val="58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68 2 00 00190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603,0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603,0</w:t>
            </w:r>
          </w:p>
        </w:tc>
      </w:tr>
      <w:tr w:rsidR="00055DB4" w:rsidRPr="0044423F" w:rsidTr="00341855">
        <w:trPr>
          <w:trHeight w:val="1397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68 2 00 00190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362,5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362,5</w:t>
            </w:r>
          </w:p>
        </w:tc>
      </w:tr>
      <w:tr w:rsidR="00055DB4" w:rsidRPr="0044423F" w:rsidTr="00341855">
        <w:trPr>
          <w:trHeight w:val="719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68 2 00 00190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240,0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240,0</w:t>
            </w:r>
          </w:p>
        </w:tc>
      </w:tr>
      <w:tr w:rsidR="00055DB4" w:rsidRPr="0044423F" w:rsidTr="00341855">
        <w:trPr>
          <w:trHeight w:val="40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68 2 00 00190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055DB4" w:rsidRPr="0044423F" w:rsidTr="00341855">
        <w:trPr>
          <w:trHeight w:val="637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19.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Другие непрограммные направления деятельности органов местного самоуправления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25,0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25,0</w:t>
            </w:r>
          </w:p>
        </w:tc>
      </w:tr>
      <w:tr w:rsidR="00055DB4" w:rsidRPr="0044423F" w:rsidTr="00341855">
        <w:trPr>
          <w:trHeight w:val="58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055DB4" w:rsidRPr="0044423F" w:rsidTr="00341855">
        <w:trPr>
          <w:trHeight w:val="75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Мероприятия по обеспечению мобилизационной подготовки экономики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99 1 00 10030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055DB4" w:rsidRPr="0044423F" w:rsidTr="00341855">
        <w:trPr>
          <w:trHeight w:val="533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99 1 00 10030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2C3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055DB4" w:rsidRPr="0044423F" w:rsidTr="00341855">
        <w:trPr>
          <w:trHeight w:val="354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20.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Условно утвержденные  расходы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12000,0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5DB4" w:rsidRPr="009E62C3" w:rsidRDefault="00055DB4" w:rsidP="0044423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2C3">
              <w:rPr>
                <w:rFonts w:ascii="Times New Roman" w:hAnsi="Times New Roman"/>
                <w:b/>
                <w:bCs/>
                <w:sz w:val="24"/>
                <w:szCs w:val="24"/>
              </w:rPr>
              <w:t>25000,0</w:t>
            </w:r>
          </w:p>
        </w:tc>
      </w:tr>
    </w:tbl>
    <w:p w:rsidR="00055DB4" w:rsidRDefault="00055DB4" w:rsidP="000F63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55DB4" w:rsidRDefault="00055DB4" w:rsidP="000F63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55DB4" w:rsidRDefault="00055DB4" w:rsidP="000F63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55DB4" w:rsidRPr="000F63B0" w:rsidRDefault="00055DB4" w:rsidP="000F63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F63B0">
        <w:rPr>
          <w:rFonts w:ascii="Times New Roman" w:hAnsi="Times New Roman"/>
          <w:sz w:val="28"/>
          <w:szCs w:val="28"/>
        </w:rPr>
        <w:t xml:space="preserve">Заместитель главы муниципального образования </w:t>
      </w:r>
    </w:p>
    <w:p w:rsidR="00055DB4" w:rsidRPr="000F63B0" w:rsidRDefault="00055DB4" w:rsidP="000F63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F63B0">
        <w:rPr>
          <w:rFonts w:ascii="Times New Roman" w:hAnsi="Times New Roman"/>
          <w:sz w:val="28"/>
          <w:szCs w:val="28"/>
        </w:rPr>
        <w:t xml:space="preserve">Выселковский район, начальник финансового </w:t>
      </w:r>
    </w:p>
    <w:p w:rsidR="00055DB4" w:rsidRPr="000F63B0" w:rsidRDefault="00055DB4" w:rsidP="000F63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F63B0">
        <w:rPr>
          <w:rFonts w:ascii="Times New Roman" w:hAnsi="Times New Roman"/>
          <w:sz w:val="28"/>
          <w:szCs w:val="28"/>
        </w:rPr>
        <w:t xml:space="preserve">управления администрации муниципального </w:t>
      </w:r>
    </w:p>
    <w:p w:rsidR="00055DB4" w:rsidRPr="000F63B0" w:rsidRDefault="00055DB4" w:rsidP="000F63B0">
      <w:pPr>
        <w:spacing w:after="0" w:line="240" w:lineRule="auto"/>
        <w:rPr>
          <w:rFonts w:ascii="Times New Roman" w:hAnsi="Times New Roman"/>
        </w:rPr>
      </w:pPr>
      <w:r w:rsidRPr="000F63B0">
        <w:rPr>
          <w:rFonts w:ascii="Times New Roman" w:hAnsi="Times New Roman"/>
          <w:sz w:val="28"/>
          <w:szCs w:val="28"/>
        </w:rPr>
        <w:t xml:space="preserve">образования Выселковский район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r w:rsidRPr="000F63B0">
        <w:rPr>
          <w:rFonts w:ascii="Times New Roman" w:hAnsi="Times New Roman"/>
          <w:sz w:val="28"/>
          <w:szCs w:val="28"/>
        </w:rPr>
        <w:t xml:space="preserve">        И.А.Колесникова                                  </w:t>
      </w:r>
    </w:p>
    <w:p w:rsidR="00055DB4" w:rsidRDefault="00055DB4"/>
    <w:sectPr w:rsidR="00055DB4" w:rsidSect="009E62C3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57A0"/>
    <w:rsid w:val="00055DB4"/>
    <w:rsid w:val="0006329C"/>
    <w:rsid w:val="000F63B0"/>
    <w:rsid w:val="00146B73"/>
    <w:rsid w:val="001E33C2"/>
    <w:rsid w:val="00301A7E"/>
    <w:rsid w:val="00330DD3"/>
    <w:rsid w:val="00341855"/>
    <w:rsid w:val="0044423F"/>
    <w:rsid w:val="00466C58"/>
    <w:rsid w:val="00524531"/>
    <w:rsid w:val="005F318F"/>
    <w:rsid w:val="007B57A0"/>
    <w:rsid w:val="009E62C3"/>
    <w:rsid w:val="00A748B9"/>
    <w:rsid w:val="00A835C8"/>
    <w:rsid w:val="00B031BA"/>
    <w:rsid w:val="00BC3970"/>
    <w:rsid w:val="00E07741"/>
    <w:rsid w:val="00E47182"/>
    <w:rsid w:val="00EF1CC2"/>
    <w:rsid w:val="00F4060C"/>
    <w:rsid w:val="00F466AB"/>
    <w:rsid w:val="00FC6D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60C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7B57A0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7B57A0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7B57A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Normal"/>
    <w:uiPriority w:val="99"/>
    <w:rsid w:val="007B57A0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67">
    <w:name w:val="xl67"/>
    <w:basedOn w:val="Normal"/>
    <w:uiPriority w:val="99"/>
    <w:rsid w:val="007B57A0"/>
    <w:pPr>
      <w:spacing w:before="100" w:beforeAutospacing="1" w:after="100" w:afterAutospacing="1" w:line="240" w:lineRule="auto"/>
      <w:jc w:val="both"/>
    </w:pPr>
    <w:rPr>
      <w:rFonts w:ascii="Times New Roman" w:hAnsi="Times New Roman"/>
      <w:b/>
      <w:bCs/>
      <w:sz w:val="28"/>
      <w:szCs w:val="28"/>
    </w:rPr>
  </w:style>
  <w:style w:type="paragraph" w:customStyle="1" w:styleId="xl68">
    <w:name w:val="xl68"/>
    <w:basedOn w:val="Normal"/>
    <w:uiPriority w:val="99"/>
    <w:rsid w:val="007B57A0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69">
    <w:name w:val="xl69"/>
    <w:basedOn w:val="Normal"/>
    <w:uiPriority w:val="99"/>
    <w:rsid w:val="007B57A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8"/>
      <w:szCs w:val="28"/>
    </w:rPr>
  </w:style>
  <w:style w:type="paragraph" w:customStyle="1" w:styleId="xl70">
    <w:name w:val="xl70"/>
    <w:basedOn w:val="Normal"/>
    <w:uiPriority w:val="99"/>
    <w:rsid w:val="007B57A0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71">
    <w:name w:val="xl71"/>
    <w:basedOn w:val="Normal"/>
    <w:uiPriority w:val="99"/>
    <w:rsid w:val="007B57A0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72">
    <w:name w:val="xl72"/>
    <w:basedOn w:val="Normal"/>
    <w:uiPriority w:val="99"/>
    <w:rsid w:val="007B57A0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xl73">
    <w:name w:val="xl73"/>
    <w:basedOn w:val="Normal"/>
    <w:uiPriority w:val="99"/>
    <w:rsid w:val="007B57A0"/>
    <w:pP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28"/>
      <w:szCs w:val="28"/>
    </w:rPr>
  </w:style>
  <w:style w:type="paragraph" w:customStyle="1" w:styleId="xl74">
    <w:name w:val="xl74"/>
    <w:basedOn w:val="Normal"/>
    <w:uiPriority w:val="99"/>
    <w:rsid w:val="007B57A0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75">
    <w:name w:val="xl75"/>
    <w:basedOn w:val="Normal"/>
    <w:uiPriority w:val="99"/>
    <w:rsid w:val="007B57A0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</w:rPr>
  </w:style>
  <w:style w:type="paragraph" w:customStyle="1" w:styleId="xl76">
    <w:name w:val="xl76"/>
    <w:basedOn w:val="Normal"/>
    <w:uiPriority w:val="99"/>
    <w:rsid w:val="007B57A0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77">
    <w:name w:val="xl77"/>
    <w:basedOn w:val="Normal"/>
    <w:uiPriority w:val="99"/>
    <w:rsid w:val="007B57A0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78">
    <w:name w:val="xl78"/>
    <w:basedOn w:val="Normal"/>
    <w:uiPriority w:val="99"/>
    <w:rsid w:val="007B57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Normal"/>
    <w:uiPriority w:val="99"/>
    <w:rsid w:val="007B57A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8"/>
      <w:szCs w:val="28"/>
    </w:rPr>
  </w:style>
  <w:style w:type="paragraph" w:customStyle="1" w:styleId="xl80">
    <w:name w:val="xl80"/>
    <w:basedOn w:val="Normal"/>
    <w:uiPriority w:val="99"/>
    <w:rsid w:val="007B57A0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81">
    <w:name w:val="xl81"/>
    <w:basedOn w:val="Normal"/>
    <w:uiPriority w:val="99"/>
    <w:rsid w:val="007B57A0"/>
    <w:pP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82">
    <w:name w:val="xl82"/>
    <w:basedOn w:val="Normal"/>
    <w:uiPriority w:val="99"/>
    <w:rsid w:val="007B57A0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b/>
      <w:bCs/>
      <w:sz w:val="28"/>
      <w:szCs w:val="28"/>
    </w:rPr>
  </w:style>
  <w:style w:type="paragraph" w:customStyle="1" w:styleId="xl83">
    <w:name w:val="xl83"/>
    <w:basedOn w:val="Normal"/>
    <w:uiPriority w:val="99"/>
    <w:rsid w:val="007B57A0"/>
    <w:pP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8"/>
      <w:szCs w:val="28"/>
    </w:rPr>
  </w:style>
  <w:style w:type="paragraph" w:customStyle="1" w:styleId="xl84">
    <w:name w:val="xl84"/>
    <w:basedOn w:val="Normal"/>
    <w:uiPriority w:val="99"/>
    <w:rsid w:val="007B57A0"/>
    <w:pP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Normal"/>
    <w:uiPriority w:val="99"/>
    <w:rsid w:val="007B57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</w:rPr>
  </w:style>
  <w:style w:type="paragraph" w:customStyle="1" w:styleId="xl86">
    <w:name w:val="xl86"/>
    <w:basedOn w:val="Normal"/>
    <w:uiPriority w:val="99"/>
    <w:rsid w:val="007B57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87">
    <w:name w:val="xl87"/>
    <w:basedOn w:val="Normal"/>
    <w:uiPriority w:val="99"/>
    <w:rsid w:val="007B57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88">
    <w:name w:val="xl88"/>
    <w:basedOn w:val="Normal"/>
    <w:uiPriority w:val="99"/>
    <w:rsid w:val="007B57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89">
    <w:name w:val="xl89"/>
    <w:basedOn w:val="Normal"/>
    <w:uiPriority w:val="99"/>
    <w:rsid w:val="007B57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90">
    <w:name w:val="xl90"/>
    <w:basedOn w:val="Normal"/>
    <w:uiPriority w:val="99"/>
    <w:rsid w:val="007B57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91">
    <w:name w:val="xl91"/>
    <w:basedOn w:val="Normal"/>
    <w:uiPriority w:val="99"/>
    <w:rsid w:val="007B57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xl92">
    <w:name w:val="xl92"/>
    <w:basedOn w:val="Normal"/>
    <w:uiPriority w:val="99"/>
    <w:rsid w:val="007B57A0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</w:rPr>
  </w:style>
  <w:style w:type="paragraph" w:customStyle="1" w:styleId="xl93">
    <w:name w:val="xl93"/>
    <w:basedOn w:val="Normal"/>
    <w:uiPriority w:val="99"/>
    <w:rsid w:val="007B57A0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7B57A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641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1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96</TotalTime>
  <Pages>28</Pages>
  <Words>6484</Words>
  <Characters>-32766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Данилиди</cp:lastModifiedBy>
  <cp:revision>6</cp:revision>
  <dcterms:created xsi:type="dcterms:W3CDTF">2017-12-13T05:20:00Z</dcterms:created>
  <dcterms:modified xsi:type="dcterms:W3CDTF">2017-12-15T12:26:00Z</dcterms:modified>
</cp:coreProperties>
</file>